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AC73E" w14:textId="2ECBE68C" w:rsidR="00AE4D09" w:rsidRPr="00AE4D09" w:rsidRDefault="00AE4D09" w:rsidP="00AE4D09">
      <w:pPr>
        <w:tabs>
          <w:tab w:val="left" w:pos="1980"/>
        </w:tabs>
        <w:spacing w:after="180" w:line="276" w:lineRule="auto"/>
        <w:rPr>
          <w:rFonts w:ascii="Times New Roman" w:eastAsia="MS Mincho" w:hAnsi="Times New Roman"/>
          <w:b/>
          <w:sz w:val="24"/>
          <w:szCs w:val="24"/>
          <w:lang w:val="de-DE" w:eastAsia="x-none"/>
        </w:rPr>
      </w:pPr>
      <w:r w:rsidRPr="00AE4D09">
        <w:rPr>
          <w:rFonts w:ascii="Times New Roman" w:eastAsia="MS Mincho" w:hAnsi="Times New Roman"/>
          <w:b/>
          <w:sz w:val="24"/>
          <w:szCs w:val="24"/>
          <w:lang w:val="de-DE" w:eastAsia="x-none"/>
        </w:rPr>
        <w:t xml:space="preserve">3GPP TSG-RAN WG2 Meeting #126 </w:t>
      </w:r>
      <w:r>
        <w:rPr>
          <w:rFonts w:ascii="Times New Roman" w:eastAsia="MS Mincho" w:hAnsi="Times New Roman"/>
          <w:b/>
          <w:sz w:val="24"/>
          <w:szCs w:val="24"/>
          <w:lang w:val="de-DE" w:eastAsia="x-none"/>
        </w:rPr>
        <w:t xml:space="preserve">                                    </w:t>
      </w:r>
      <w:r w:rsidRPr="00AE4D09">
        <w:rPr>
          <w:rFonts w:ascii="Times New Roman" w:eastAsia="MS Mincho" w:hAnsi="Times New Roman"/>
          <w:b/>
          <w:sz w:val="24"/>
          <w:szCs w:val="24"/>
          <w:lang w:val="de-DE" w:eastAsia="x-none"/>
        </w:rPr>
        <w:t>R2-24</w:t>
      </w:r>
      <w:r>
        <w:rPr>
          <w:rFonts w:ascii="Times New Roman" w:eastAsia="MS Mincho" w:hAnsi="Times New Roman"/>
          <w:b/>
          <w:sz w:val="24"/>
          <w:szCs w:val="24"/>
          <w:lang w:val="de-DE" w:eastAsia="x-none"/>
        </w:rPr>
        <w:t>04417</w:t>
      </w:r>
    </w:p>
    <w:p w14:paraId="16F5C7F0" w14:textId="047468A0" w:rsidR="00BC12A7" w:rsidRPr="00642AB8" w:rsidRDefault="00AE4D09" w:rsidP="00AE4D09">
      <w:pPr>
        <w:tabs>
          <w:tab w:val="left" w:pos="1980"/>
        </w:tabs>
        <w:spacing w:after="180" w:line="276" w:lineRule="auto"/>
        <w:rPr>
          <w:rFonts w:ascii="Times New Roman" w:hAnsi="Times New Roman"/>
          <w:b/>
          <w:bCs/>
          <w:sz w:val="24"/>
          <w:lang w:val="en-US" w:eastAsia="en-US"/>
        </w:rPr>
      </w:pPr>
      <w:r w:rsidRPr="00AE4D09">
        <w:rPr>
          <w:rFonts w:ascii="Times New Roman" w:eastAsia="MS Mincho" w:hAnsi="Times New Roman"/>
          <w:b/>
          <w:sz w:val="24"/>
          <w:szCs w:val="24"/>
          <w:lang w:val="de-DE" w:eastAsia="x-none"/>
        </w:rPr>
        <w:t>Fukuoka, Japan, May 20th – 24th, 2024</w:t>
      </w:r>
    </w:p>
    <w:p w14:paraId="5A093EA4" w14:textId="77777777" w:rsidR="00AE4D09" w:rsidRDefault="00AE4D09" w:rsidP="001131BE">
      <w:pPr>
        <w:tabs>
          <w:tab w:val="left" w:pos="1980"/>
        </w:tabs>
        <w:spacing w:after="180" w:line="276" w:lineRule="auto"/>
        <w:rPr>
          <w:rFonts w:ascii="Times New Roman" w:hAnsi="Times New Roman"/>
          <w:b/>
          <w:bCs/>
          <w:sz w:val="24"/>
          <w:lang w:val="en-US" w:eastAsia="en-US"/>
        </w:rPr>
      </w:pPr>
    </w:p>
    <w:p w14:paraId="28A94A6D" w14:textId="5F585031" w:rsidR="00495DB1" w:rsidRPr="00642AB8" w:rsidRDefault="00495DB1" w:rsidP="001131BE">
      <w:pPr>
        <w:tabs>
          <w:tab w:val="left" w:pos="1980"/>
        </w:tabs>
        <w:spacing w:after="180" w:line="276" w:lineRule="auto"/>
        <w:rPr>
          <w:rFonts w:ascii="Times New Roman" w:hAnsi="Times New Roman"/>
          <w:b/>
          <w:bCs/>
          <w:sz w:val="24"/>
          <w:lang w:val="en-US"/>
        </w:rPr>
      </w:pPr>
      <w:r w:rsidRPr="00642AB8">
        <w:rPr>
          <w:rFonts w:ascii="Times New Roman" w:hAnsi="Times New Roman"/>
          <w:b/>
          <w:bCs/>
          <w:sz w:val="24"/>
          <w:lang w:val="en-US" w:eastAsia="en-US"/>
        </w:rPr>
        <w:t>Agenda Item:</w:t>
      </w:r>
      <w:r w:rsidRPr="00642AB8">
        <w:rPr>
          <w:rFonts w:ascii="Times New Roman" w:hAnsi="Times New Roman"/>
          <w:b/>
          <w:bCs/>
          <w:sz w:val="24"/>
          <w:lang w:val="en-US" w:eastAsia="en-US"/>
        </w:rPr>
        <w:tab/>
      </w:r>
      <w:r w:rsidR="00322FC4" w:rsidRPr="00642AB8">
        <w:rPr>
          <w:rFonts w:ascii="Times New Roman" w:hAnsi="Times New Roman"/>
          <w:b/>
          <w:bCs/>
          <w:sz w:val="24"/>
          <w:lang w:val="en-US"/>
        </w:rPr>
        <w:t>8.6.3</w:t>
      </w:r>
    </w:p>
    <w:p w14:paraId="0199077A" w14:textId="77777777" w:rsidR="00495DB1" w:rsidRPr="00642AB8"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642AB8">
        <w:rPr>
          <w:rFonts w:ascii="Times New Roman" w:hAnsi="Times New Roman"/>
          <w:b/>
          <w:bCs/>
          <w:sz w:val="24"/>
          <w:lang w:val="en-US" w:eastAsia="en-US"/>
        </w:rPr>
        <w:t xml:space="preserve">Source: </w:t>
      </w:r>
      <w:r w:rsidRPr="00642AB8">
        <w:rPr>
          <w:rFonts w:ascii="Times New Roman" w:hAnsi="Times New Roman"/>
          <w:b/>
          <w:bCs/>
          <w:sz w:val="24"/>
          <w:lang w:val="en-US" w:eastAsia="en-US"/>
        </w:rPr>
        <w:tab/>
        <w:t>OPPO</w:t>
      </w:r>
    </w:p>
    <w:p w14:paraId="66C0788F" w14:textId="45E8B578" w:rsidR="00495DB1" w:rsidRPr="00642AB8" w:rsidRDefault="00495DB1" w:rsidP="001131BE">
      <w:pPr>
        <w:tabs>
          <w:tab w:val="left" w:pos="2100"/>
        </w:tabs>
        <w:spacing w:after="180" w:line="276" w:lineRule="auto"/>
        <w:ind w:left="1979" w:hanging="1979"/>
        <w:rPr>
          <w:rFonts w:ascii="Times New Roman" w:hAnsi="Times New Roman"/>
          <w:b/>
          <w:bCs/>
          <w:sz w:val="24"/>
          <w:lang w:val="en-US"/>
        </w:rPr>
      </w:pPr>
      <w:r w:rsidRPr="00642AB8">
        <w:rPr>
          <w:rFonts w:ascii="Times New Roman" w:hAnsi="Times New Roman"/>
          <w:b/>
          <w:bCs/>
          <w:sz w:val="24"/>
          <w:lang w:val="en-US" w:eastAsia="en-US"/>
        </w:rPr>
        <w:t xml:space="preserve">Title:  </w:t>
      </w:r>
      <w:r w:rsidRPr="00642AB8">
        <w:rPr>
          <w:rFonts w:ascii="Times New Roman" w:hAnsi="Times New Roman"/>
          <w:b/>
          <w:bCs/>
          <w:sz w:val="24"/>
          <w:lang w:val="en-US" w:eastAsia="en-US"/>
        </w:rPr>
        <w:tab/>
      </w:r>
      <w:r w:rsidR="00926517" w:rsidRPr="00642AB8">
        <w:rPr>
          <w:rFonts w:ascii="Times New Roman" w:hAnsi="Times New Roman"/>
          <w:b/>
          <w:bCs/>
          <w:sz w:val="24"/>
          <w:lang w:val="en-US" w:eastAsia="en-US"/>
        </w:rPr>
        <w:t xml:space="preserve">Discussion on </w:t>
      </w:r>
      <w:r w:rsidR="008B77E4" w:rsidRPr="00642AB8">
        <w:rPr>
          <w:rFonts w:ascii="Times New Roman" w:hAnsi="Times New Roman"/>
          <w:b/>
          <w:bCs/>
          <w:sz w:val="24"/>
          <w:lang w:val="en-US" w:eastAsia="en-US"/>
        </w:rPr>
        <w:t>event</w:t>
      </w:r>
      <w:r w:rsidR="00926517" w:rsidRPr="00642AB8">
        <w:rPr>
          <w:rFonts w:ascii="Times New Roman" w:hAnsi="Times New Roman"/>
          <w:b/>
          <w:bCs/>
          <w:sz w:val="24"/>
          <w:lang w:val="en-US" w:eastAsia="en-US"/>
        </w:rPr>
        <w:t xml:space="preserve">-triggered L1 measurement reporting </w:t>
      </w:r>
    </w:p>
    <w:p w14:paraId="5C747348" w14:textId="74F3D881" w:rsidR="00E90E49" w:rsidRPr="00642AB8" w:rsidRDefault="00495DB1" w:rsidP="00143FC8">
      <w:pPr>
        <w:tabs>
          <w:tab w:val="left" w:pos="1979"/>
        </w:tabs>
        <w:spacing w:after="180" w:line="276" w:lineRule="auto"/>
        <w:rPr>
          <w:rFonts w:ascii="Times New Roman" w:hAnsi="Times New Roman"/>
          <w:b/>
          <w:bCs/>
          <w:sz w:val="24"/>
          <w:lang w:val="en-US" w:eastAsia="en-US"/>
        </w:rPr>
      </w:pPr>
      <w:r w:rsidRPr="00642AB8">
        <w:rPr>
          <w:rFonts w:ascii="Times New Roman" w:hAnsi="Times New Roman"/>
          <w:b/>
          <w:bCs/>
          <w:sz w:val="24"/>
          <w:lang w:val="en-US" w:eastAsia="en-US"/>
        </w:rPr>
        <w:t>Document for:</w:t>
      </w:r>
      <w:r w:rsidRPr="00642AB8">
        <w:rPr>
          <w:rFonts w:ascii="Times New Roman" w:hAnsi="Times New Roman"/>
          <w:b/>
          <w:bCs/>
          <w:sz w:val="24"/>
          <w:lang w:val="en-US" w:eastAsia="en-US"/>
        </w:rPr>
        <w:tab/>
        <w:t>Discussion and Decision</w:t>
      </w:r>
    </w:p>
    <w:p w14:paraId="7A778345" w14:textId="7EDDC1DA" w:rsidR="00E90E49" w:rsidRPr="00642AB8"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642AB8">
        <w:rPr>
          <w:rFonts w:ascii="Times New Roman" w:hAnsi="Times New Roman" w:cs="Times New Roman"/>
        </w:rPr>
        <w:t>Introduction</w:t>
      </w:r>
      <w:bookmarkEnd w:id="0"/>
      <w:r w:rsidR="00BC27FE" w:rsidRPr="00642AB8">
        <w:rPr>
          <w:rFonts w:ascii="Times New Roman" w:hAnsi="Times New Roman" w:cs="Times New Roman"/>
        </w:rPr>
        <w:t xml:space="preserve"> </w:t>
      </w:r>
    </w:p>
    <w:p w14:paraId="3FCD17FB" w14:textId="3751ECAA" w:rsidR="00FF52B5" w:rsidRPr="00642AB8" w:rsidRDefault="000B39CC" w:rsidP="00372757">
      <w:pPr>
        <w:pStyle w:val="ac"/>
        <w:spacing w:beforeLines="50" w:before="120"/>
        <w:rPr>
          <w:rFonts w:ascii="Times New Roman" w:hAnsi="Times New Roman"/>
          <w:lang w:val="en-US"/>
        </w:rPr>
      </w:pPr>
      <w:r w:rsidRPr="00101958">
        <w:rPr>
          <w:rFonts w:ascii="Times New Roman" w:hAnsi="Times New Roman"/>
          <w:noProof/>
          <w:lang w:val="en-US"/>
        </w:rPr>
        <mc:AlternateContent>
          <mc:Choice Requires="wps">
            <w:drawing>
              <wp:anchor distT="0" distB="0" distL="114300" distR="114300" simplePos="0" relativeHeight="251659264" behindDoc="0" locked="0" layoutInCell="1" allowOverlap="1" wp14:anchorId="0F51C289" wp14:editId="714B1FB4">
                <wp:simplePos x="0" y="0"/>
                <wp:positionH relativeFrom="margin">
                  <wp:posOffset>154553</wp:posOffset>
                </wp:positionH>
                <wp:positionV relativeFrom="paragraph">
                  <wp:posOffset>320620</wp:posOffset>
                </wp:positionV>
                <wp:extent cx="6042716" cy="1900362"/>
                <wp:effectExtent l="0" t="0" r="15240" b="24130"/>
                <wp:wrapNone/>
                <wp:docPr id="3" name="矩形 3"/>
                <wp:cNvGraphicFramePr/>
                <a:graphic xmlns:a="http://schemas.openxmlformats.org/drawingml/2006/main">
                  <a:graphicData uri="http://schemas.microsoft.com/office/word/2010/wordprocessingShape">
                    <wps:wsp>
                      <wps:cNvSpPr/>
                      <wps:spPr>
                        <a:xfrm>
                          <a:off x="0" y="0"/>
                          <a:ext cx="6042716" cy="19003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55ACF73D" id="矩形 3" o:spid="_x0000_s1026" style="position:absolute;left:0;text-align:left;margin-left:12.15pt;margin-top:25.25pt;width:475.8pt;height:149.6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" filled="f" strokecolor="black [3213]">
                <w10:wrap anchorx="margin"/>
              </v:rect>
            </w:pict>
          </mc:Fallback>
        </mc:AlternateContent>
      </w:r>
      <w:r w:rsidR="00AF5318" w:rsidRPr="00101958">
        <w:rPr>
          <w:rFonts w:ascii="Times New Roman" w:hAnsi="Times New Roman"/>
          <w:lang w:val="en-US"/>
        </w:rPr>
        <w:t xml:space="preserve">In </w:t>
      </w:r>
      <w:r w:rsidR="004C55A9" w:rsidRPr="00101958">
        <w:rPr>
          <w:rFonts w:ascii="Times New Roman" w:hAnsi="Times New Roman"/>
          <w:lang w:val="en-US"/>
        </w:rPr>
        <w:t xml:space="preserve">the </w:t>
      </w:r>
      <w:r w:rsidR="00AF5318" w:rsidRPr="00101958">
        <w:rPr>
          <w:rFonts w:ascii="Times New Roman" w:hAnsi="Times New Roman"/>
          <w:lang w:val="en-US"/>
        </w:rPr>
        <w:t>RAN</w:t>
      </w:r>
      <w:r w:rsidR="00D56822" w:rsidRPr="00101958">
        <w:rPr>
          <w:rFonts w:ascii="Times New Roman" w:hAnsi="Times New Roman"/>
          <w:lang w:val="en-US"/>
        </w:rPr>
        <w:t xml:space="preserve">#102 meeting, a new WID on further enhancement of NR mobility </w:t>
      </w:r>
      <w:r w:rsidR="004C55A9" w:rsidRPr="00642AB8">
        <w:rPr>
          <w:rFonts w:ascii="Times New Roman" w:hAnsi="Times New Roman"/>
          <w:lang w:val="en-US"/>
        </w:rPr>
        <w:t>was</w:t>
      </w:r>
      <w:r w:rsidR="00D56822" w:rsidRPr="00642AB8">
        <w:rPr>
          <w:rFonts w:ascii="Times New Roman" w:hAnsi="Times New Roman"/>
          <w:lang w:val="en-US"/>
        </w:rPr>
        <w:t xml:space="preserve"> agreed, and </w:t>
      </w:r>
      <w:r w:rsidR="00A96F50" w:rsidRPr="00642AB8">
        <w:rPr>
          <w:rFonts w:ascii="Times New Roman" w:hAnsi="Times New Roman"/>
          <w:lang w:val="en-US"/>
        </w:rPr>
        <w:t>one of the</w:t>
      </w:r>
      <w:r w:rsidR="00D56822" w:rsidRPr="00642AB8">
        <w:rPr>
          <w:rFonts w:ascii="Times New Roman" w:hAnsi="Times New Roman"/>
          <w:lang w:val="en-US"/>
        </w:rPr>
        <w:t xml:space="preserve"> objectives </w:t>
      </w:r>
      <w:r w:rsidR="00A96F50" w:rsidRPr="00642AB8">
        <w:rPr>
          <w:rFonts w:ascii="Times New Roman" w:hAnsi="Times New Roman"/>
          <w:lang w:val="en-US"/>
        </w:rPr>
        <w:t>is to study the measurement related enhancement</w:t>
      </w:r>
      <w:r w:rsidR="004C55A9" w:rsidRPr="00642AB8">
        <w:rPr>
          <w:rFonts w:ascii="Times New Roman" w:hAnsi="Times New Roman"/>
          <w:lang w:val="en-US"/>
        </w:rPr>
        <w:t>s</w:t>
      </w:r>
      <w:r w:rsidR="00A96F50" w:rsidRPr="00642AB8">
        <w:rPr>
          <w:rFonts w:ascii="Times New Roman" w:hAnsi="Times New Roman"/>
          <w:lang w:val="en-US"/>
        </w:rPr>
        <w:t xml:space="preserve"> including</w:t>
      </w:r>
      <w:r w:rsidRPr="00642AB8">
        <w:rPr>
          <w:rFonts w:ascii="Times New Roman" w:hAnsi="Times New Roman"/>
          <w:lang w:val="en-US"/>
        </w:rPr>
        <w:t xml:space="preserve"> event</w:t>
      </w:r>
      <w:r w:rsidR="004C55A9" w:rsidRPr="00642AB8">
        <w:rPr>
          <w:rFonts w:ascii="Times New Roman" w:hAnsi="Times New Roman"/>
          <w:lang w:val="en-US"/>
        </w:rPr>
        <w:t>-</w:t>
      </w:r>
      <w:r w:rsidRPr="00642AB8">
        <w:rPr>
          <w:rFonts w:ascii="Times New Roman" w:hAnsi="Times New Roman"/>
          <w:lang w:val="en-US"/>
        </w:rPr>
        <w:t xml:space="preserve">triggered L1 measurement reporting: </w:t>
      </w:r>
    </w:p>
    <w:p w14:paraId="31250A14" w14:textId="77777777" w:rsidR="00A96F50" w:rsidRPr="00642AB8" w:rsidRDefault="00A96F50" w:rsidP="007D7C6C">
      <w:pPr>
        <w:pStyle w:val="ac"/>
        <w:spacing w:beforeLines="50" w:before="120"/>
        <w:ind w:left="360"/>
        <w:rPr>
          <w:rFonts w:ascii="Times New Roman" w:hAnsi="Times New Roman"/>
          <w:bCs/>
        </w:rPr>
      </w:pPr>
      <w:r w:rsidRPr="00642AB8">
        <w:rPr>
          <w:rFonts w:ascii="Times New Roman" w:hAnsi="Times New Roman"/>
          <w:bCs/>
        </w:rPr>
        <w:t>Measurements related enhancements for purpose of supporting LTM: [RAN2, RAN1]</w:t>
      </w:r>
    </w:p>
    <w:p w14:paraId="75005E8E" w14:textId="77777777" w:rsidR="00A96F50" w:rsidRPr="00642AB8" w:rsidRDefault="00A96F50" w:rsidP="00C212D8">
      <w:pPr>
        <w:pStyle w:val="ac"/>
        <w:numPr>
          <w:ilvl w:val="1"/>
          <w:numId w:val="10"/>
        </w:numPr>
        <w:spacing w:beforeLines="50" w:before="120"/>
        <w:rPr>
          <w:rFonts w:ascii="Times New Roman" w:hAnsi="Times New Roman"/>
          <w:bCs/>
        </w:rPr>
      </w:pPr>
      <w:r w:rsidRPr="00642AB8">
        <w:rPr>
          <w:rFonts w:ascii="Times New Roman" w:hAnsi="Times New Roman"/>
          <w:bCs/>
        </w:rPr>
        <w:t>Measurement related enhancements are applicable to Intra-CU MCG/SCG LTM and Inter-CU MCG/SCG LTM</w:t>
      </w:r>
    </w:p>
    <w:p w14:paraId="2A385DC1" w14:textId="77777777" w:rsidR="00A96F50" w:rsidRPr="00642AB8" w:rsidRDefault="00A96F50" w:rsidP="00C212D8">
      <w:pPr>
        <w:pStyle w:val="ac"/>
        <w:numPr>
          <w:ilvl w:val="1"/>
          <w:numId w:val="10"/>
        </w:numPr>
        <w:spacing w:beforeLines="50" w:before="120"/>
        <w:rPr>
          <w:rFonts w:ascii="Times New Roman" w:hAnsi="Times New Roman"/>
          <w:bCs/>
        </w:rPr>
      </w:pPr>
      <w:r w:rsidRPr="00642AB8">
        <w:rPr>
          <w:rFonts w:ascii="Times New Roman" w:hAnsi="Times New Roman"/>
          <w:bCs/>
        </w:rPr>
        <w:t>Specify necessary components to support event triggered L1 measurement reporting [RAN2, RAN1]</w:t>
      </w:r>
    </w:p>
    <w:p w14:paraId="4F718BCE" w14:textId="77777777" w:rsidR="00A96F50" w:rsidRPr="00642AB8" w:rsidRDefault="00A96F50" w:rsidP="00C212D8">
      <w:pPr>
        <w:pStyle w:val="ac"/>
        <w:numPr>
          <w:ilvl w:val="2"/>
          <w:numId w:val="10"/>
        </w:numPr>
        <w:spacing w:beforeLines="50" w:before="120"/>
        <w:rPr>
          <w:rFonts w:ascii="Times New Roman" w:hAnsi="Times New Roman"/>
          <w:bCs/>
        </w:rPr>
      </w:pPr>
      <w:r w:rsidRPr="00642AB8">
        <w:rPr>
          <w:rFonts w:ascii="Times New Roman" w:hAnsi="Times New Roman"/>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20D3DBE" w14:textId="77777777" w:rsidR="00A96F50" w:rsidRPr="00642AB8" w:rsidRDefault="00A96F50" w:rsidP="00C212D8">
      <w:pPr>
        <w:pStyle w:val="ac"/>
        <w:numPr>
          <w:ilvl w:val="1"/>
          <w:numId w:val="10"/>
        </w:numPr>
        <w:spacing w:beforeLines="50" w:before="120"/>
        <w:rPr>
          <w:rFonts w:ascii="Times New Roman" w:hAnsi="Times New Roman"/>
          <w:bCs/>
        </w:rPr>
      </w:pPr>
      <w:r w:rsidRPr="00642AB8">
        <w:rPr>
          <w:rFonts w:ascii="Times New Roman" w:hAnsi="Times New Roman"/>
          <w:bCs/>
        </w:rPr>
        <w:t>Specify support for CSI-RS measurements for LTM procedures and enable CSI-RS based beam management, and/or other necessary physical layer operations on candidate cells before LTM [RAN1]</w:t>
      </w:r>
    </w:p>
    <w:p w14:paraId="4B5A8AD6" w14:textId="7A67A9F9" w:rsidR="00A96F50" w:rsidRPr="00642AB8" w:rsidRDefault="00A96F50" w:rsidP="00372757">
      <w:pPr>
        <w:pStyle w:val="ac"/>
        <w:spacing w:beforeLines="50" w:before="120"/>
        <w:rPr>
          <w:rFonts w:ascii="Times New Roman" w:hAnsi="Times New Roman"/>
        </w:rPr>
      </w:pPr>
    </w:p>
    <w:p w14:paraId="75F0BF19" w14:textId="710065E5" w:rsidR="00FB66BB" w:rsidRPr="00642AB8" w:rsidRDefault="00FB66BB" w:rsidP="00372757">
      <w:pPr>
        <w:pStyle w:val="ac"/>
        <w:spacing w:beforeLines="50" w:before="120"/>
        <w:rPr>
          <w:rFonts w:ascii="Times New Roman" w:hAnsi="Times New Roman"/>
        </w:rPr>
      </w:pPr>
      <w:r w:rsidRPr="00642AB8">
        <w:rPr>
          <w:rFonts w:ascii="Times New Roman" w:hAnsi="Times New Roman"/>
        </w:rPr>
        <w:t>In this contribution</w:t>
      </w:r>
      <w:r w:rsidR="005053E9" w:rsidRPr="00642AB8">
        <w:rPr>
          <w:rFonts w:ascii="Times New Roman" w:hAnsi="Times New Roman"/>
        </w:rPr>
        <w:t>,</w:t>
      </w:r>
      <w:r w:rsidR="00186DEC" w:rsidRPr="00642AB8">
        <w:rPr>
          <w:rFonts w:ascii="Times New Roman" w:hAnsi="Times New Roman"/>
        </w:rPr>
        <w:t xml:space="preserve"> we discuss the </w:t>
      </w:r>
      <w:r w:rsidR="002B16D8" w:rsidRPr="00642AB8">
        <w:rPr>
          <w:rFonts w:ascii="Times New Roman" w:hAnsi="Times New Roman"/>
        </w:rPr>
        <w:t>open issues on event</w:t>
      </w:r>
      <w:r w:rsidR="004C55A9" w:rsidRPr="00642AB8">
        <w:rPr>
          <w:rFonts w:ascii="Times New Roman" w:hAnsi="Times New Roman"/>
        </w:rPr>
        <w:t>-</w:t>
      </w:r>
      <w:r w:rsidR="002B16D8" w:rsidRPr="00642AB8">
        <w:rPr>
          <w:rFonts w:ascii="Times New Roman" w:hAnsi="Times New Roman"/>
        </w:rPr>
        <w:t>triggered L1 measurement reporting, including the event design as well as the report procedure design.</w:t>
      </w:r>
    </w:p>
    <w:p w14:paraId="72DF74DB" w14:textId="768A3796" w:rsidR="00586339" w:rsidRPr="00642AB8" w:rsidRDefault="004000E8" w:rsidP="00A14B65">
      <w:pPr>
        <w:pStyle w:val="1"/>
        <w:spacing w:line="276" w:lineRule="auto"/>
        <w:jc w:val="both"/>
        <w:rPr>
          <w:rFonts w:ascii="Times New Roman" w:hAnsi="Times New Roman" w:cs="Times New Roman"/>
        </w:rPr>
      </w:pPr>
      <w:bookmarkStart w:id="1" w:name="_Ref178064866"/>
      <w:r w:rsidRPr="00642AB8">
        <w:rPr>
          <w:rFonts w:ascii="Times New Roman" w:hAnsi="Times New Roman" w:cs="Times New Roman"/>
        </w:rPr>
        <w:t>Discussion</w:t>
      </w:r>
      <w:bookmarkEnd w:id="1"/>
    </w:p>
    <w:p w14:paraId="5920B19A" w14:textId="2FF8E809" w:rsidR="00827C68" w:rsidRPr="00642AB8" w:rsidRDefault="0081414D" w:rsidP="00642AB8">
      <w:pPr>
        <w:rPr>
          <w:rFonts w:ascii="Times New Roman" w:hAnsi="Times New Roman"/>
        </w:rPr>
      </w:pPr>
      <w:r w:rsidRPr="00101958">
        <w:rPr>
          <w:rFonts w:ascii="Times New Roman" w:hAnsi="Times New Roman"/>
        </w:rPr>
        <w:t xml:space="preserve">In Rel-18, LTM </w:t>
      </w:r>
      <w:r w:rsidR="004C55A9" w:rsidRPr="00101958">
        <w:rPr>
          <w:rFonts w:ascii="Times New Roman" w:hAnsi="Times New Roman"/>
        </w:rPr>
        <w:t>was</w:t>
      </w:r>
      <w:r w:rsidRPr="00101958">
        <w:rPr>
          <w:rFonts w:ascii="Times New Roman" w:hAnsi="Times New Roman"/>
        </w:rPr>
        <w:t xml:space="preserve"> studied to support</w:t>
      </w:r>
      <w:r w:rsidRPr="00642AB8">
        <w:rPr>
          <w:rFonts w:ascii="Times New Roman" w:hAnsi="Times New Roman"/>
        </w:rPr>
        <w:t xml:space="preserve"> L1 </w:t>
      </w:r>
      <w:r w:rsidR="00E36BCB" w:rsidRPr="00642AB8">
        <w:rPr>
          <w:rFonts w:ascii="Times New Roman" w:hAnsi="Times New Roman"/>
        </w:rPr>
        <w:t>measurement-based</w:t>
      </w:r>
      <w:r w:rsidRPr="00642AB8">
        <w:rPr>
          <w:rFonts w:ascii="Times New Roman" w:hAnsi="Times New Roman"/>
        </w:rPr>
        <w:t xml:space="preserve"> cell switch procedure. Upon</w:t>
      </w:r>
      <w:r w:rsidRPr="00101958">
        <w:rPr>
          <w:rFonts w:ascii="Times New Roman" w:hAnsi="Times New Roman"/>
        </w:rPr>
        <w:t xml:space="preserve"> </w:t>
      </w:r>
      <w:r w:rsidRPr="00642AB8">
        <w:rPr>
          <w:rFonts w:ascii="Times New Roman" w:hAnsi="Times New Roman"/>
        </w:rPr>
        <w:t>reception</w:t>
      </w:r>
      <w:r w:rsidRPr="00101958">
        <w:rPr>
          <w:rFonts w:ascii="Times New Roman" w:hAnsi="Times New Roman"/>
        </w:rPr>
        <w:t xml:space="preserve"> of the LTM configuration, UE</w:t>
      </w:r>
      <w:r w:rsidRPr="00642AB8">
        <w:rPr>
          <w:rFonts w:ascii="Times New Roman" w:hAnsi="Times New Roman"/>
        </w:rPr>
        <w:t xml:space="preserve"> performs L1 measurement and reporting of the provided candidate cells according to the L1 measurement configuration. To reduce the CSI reporting overhead due to LTM candidate cell evaluation, it is agreed to study the event</w:t>
      </w:r>
      <w:r w:rsidR="00E36BCB" w:rsidRPr="00642AB8">
        <w:rPr>
          <w:rFonts w:ascii="Times New Roman" w:hAnsi="Times New Roman"/>
        </w:rPr>
        <w:t>-</w:t>
      </w:r>
      <w:r w:rsidRPr="00642AB8">
        <w:rPr>
          <w:rFonts w:ascii="Times New Roman" w:hAnsi="Times New Roman"/>
        </w:rPr>
        <w:t>based L1 measurement reporting in Rel-19.</w:t>
      </w:r>
    </w:p>
    <w:p w14:paraId="75C0E600" w14:textId="0429A888" w:rsidR="00636471" w:rsidRPr="00101958" w:rsidRDefault="000F7723" w:rsidP="00636471">
      <w:pPr>
        <w:pStyle w:val="2"/>
        <w:rPr>
          <w:rFonts w:ascii="Times New Roman" w:hAnsi="Times New Roman" w:cs="Times New Roman"/>
          <w:noProof/>
        </w:rPr>
      </w:pPr>
      <w:r w:rsidRPr="00101958">
        <w:rPr>
          <w:rFonts w:ascii="Times New Roman" w:hAnsi="Times New Roman" w:cs="Times New Roman"/>
          <w:bCs/>
        </w:rPr>
        <w:t>L1 measurement reporting event design</w:t>
      </w:r>
    </w:p>
    <w:p w14:paraId="0444AB14" w14:textId="4C68149D" w:rsidR="00FB31E5" w:rsidRPr="00642AB8" w:rsidRDefault="00E860DA" w:rsidP="00240845">
      <w:pPr>
        <w:rPr>
          <w:rFonts w:ascii="Times New Roman" w:hAnsi="Times New Roman"/>
        </w:rPr>
      </w:pPr>
      <w:r w:rsidRPr="00642AB8">
        <w:rPr>
          <w:rFonts w:ascii="Times New Roman" w:hAnsi="Times New Roman"/>
        </w:rPr>
        <w:t>For</w:t>
      </w:r>
      <w:r w:rsidRPr="00101958">
        <w:rPr>
          <w:rFonts w:ascii="Times New Roman" w:hAnsi="Times New Roman"/>
        </w:rPr>
        <w:t xml:space="preserve"> </w:t>
      </w:r>
      <w:r w:rsidRPr="00101958">
        <w:rPr>
          <w:rFonts w:ascii="Times New Roman" w:hAnsi="Times New Roman"/>
          <w:bCs/>
        </w:rPr>
        <w:t>event</w:t>
      </w:r>
      <w:r w:rsidR="00E36BCB" w:rsidRPr="00101958">
        <w:rPr>
          <w:rFonts w:ascii="Times New Roman" w:hAnsi="Times New Roman"/>
          <w:bCs/>
        </w:rPr>
        <w:t>-</w:t>
      </w:r>
      <w:r w:rsidRPr="00642AB8">
        <w:rPr>
          <w:rFonts w:ascii="Times New Roman" w:hAnsi="Times New Roman"/>
          <w:bCs/>
        </w:rPr>
        <w:t>triggered L1 measurement reporting,</w:t>
      </w:r>
      <w:r w:rsidRPr="00101958">
        <w:rPr>
          <w:rFonts w:ascii="Times New Roman" w:hAnsi="Times New Roman"/>
          <w:bCs/>
        </w:rPr>
        <w:t xml:space="preserve"> similar principle</w:t>
      </w:r>
      <w:r w:rsidR="002D366D" w:rsidRPr="00101958">
        <w:rPr>
          <w:rFonts w:ascii="Times New Roman" w:hAnsi="Times New Roman"/>
          <w:bCs/>
        </w:rPr>
        <w:t xml:space="preserve"> </w:t>
      </w:r>
      <w:r w:rsidR="00F967BB" w:rsidRPr="00101958">
        <w:rPr>
          <w:rFonts w:ascii="Times New Roman" w:hAnsi="Times New Roman"/>
          <w:bCs/>
        </w:rPr>
        <w:t xml:space="preserve">as in </w:t>
      </w:r>
      <w:r w:rsidR="00BE6B8E" w:rsidRPr="00642AB8">
        <w:rPr>
          <w:rFonts w:ascii="Times New Roman" w:hAnsi="Times New Roman"/>
          <w:bCs/>
        </w:rPr>
        <w:t>event</w:t>
      </w:r>
      <w:r w:rsidR="00E36BCB" w:rsidRPr="00642AB8">
        <w:rPr>
          <w:rFonts w:ascii="Times New Roman" w:hAnsi="Times New Roman"/>
          <w:bCs/>
        </w:rPr>
        <w:t>-</w:t>
      </w:r>
      <w:r w:rsidR="00BE6B8E" w:rsidRPr="00642AB8">
        <w:rPr>
          <w:rFonts w:ascii="Times New Roman" w:hAnsi="Times New Roman"/>
          <w:bCs/>
        </w:rPr>
        <w:t xml:space="preserve">triggered </w:t>
      </w:r>
      <w:r w:rsidR="00F967BB" w:rsidRPr="00642AB8">
        <w:rPr>
          <w:rFonts w:ascii="Times New Roman" w:hAnsi="Times New Roman"/>
          <w:bCs/>
        </w:rPr>
        <w:t xml:space="preserve">L3 measurement </w:t>
      </w:r>
      <w:r w:rsidR="00BE6B8E" w:rsidRPr="00642AB8">
        <w:rPr>
          <w:rFonts w:ascii="Times New Roman" w:hAnsi="Times New Roman"/>
          <w:bCs/>
        </w:rPr>
        <w:t xml:space="preserve">reporting </w:t>
      </w:r>
      <w:r w:rsidR="002D366D" w:rsidRPr="00642AB8">
        <w:rPr>
          <w:rFonts w:ascii="Times New Roman" w:hAnsi="Times New Roman"/>
          <w:bCs/>
        </w:rPr>
        <w:t>can be followed.</w:t>
      </w:r>
      <w:r w:rsidRPr="00642AB8">
        <w:rPr>
          <w:rFonts w:ascii="Times New Roman" w:hAnsi="Times New Roman"/>
          <w:bCs/>
        </w:rPr>
        <w:t xml:space="preserve"> </w:t>
      </w:r>
      <w:r w:rsidR="00AA5D75" w:rsidRPr="00642AB8">
        <w:rPr>
          <w:rFonts w:ascii="Times New Roman" w:hAnsi="Times New Roman"/>
        </w:rPr>
        <w:t xml:space="preserve">That is, once the LTM candidate cell configuration is provided, UE keeps monitoring the configured candidate cells, and the measurement result is reported when </w:t>
      </w:r>
      <w:r w:rsidR="00E36BCB" w:rsidRPr="00642AB8">
        <w:rPr>
          <w:rFonts w:ascii="Times New Roman" w:hAnsi="Times New Roman"/>
        </w:rPr>
        <w:t xml:space="preserve">the criteria of an </w:t>
      </w:r>
      <w:r w:rsidR="00AA5D75" w:rsidRPr="00642AB8">
        <w:rPr>
          <w:rFonts w:ascii="Times New Roman" w:hAnsi="Times New Roman"/>
        </w:rPr>
        <w:t xml:space="preserve">LTM measurement event </w:t>
      </w:r>
      <w:r w:rsidR="00E36BCB" w:rsidRPr="00642AB8">
        <w:rPr>
          <w:rFonts w:ascii="Times New Roman" w:hAnsi="Times New Roman"/>
        </w:rPr>
        <w:t>are</w:t>
      </w:r>
      <w:r w:rsidR="00AA5D75" w:rsidRPr="00642AB8">
        <w:rPr>
          <w:rFonts w:ascii="Times New Roman" w:hAnsi="Times New Roman"/>
        </w:rPr>
        <w:t xml:space="preserve"> </w:t>
      </w:r>
      <w:r w:rsidR="00E36BCB" w:rsidRPr="00642AB8">
        <w:rPr>
          <w:rFonts w:ascii="Times New Roman" w:hAnsi="Times New Roman"/>
        </w:rPr>
        <w:t>met</w:t>
      </w:r>
      <w:r w:rsidR="00AA5D75" w:rsidRPr="00642AB8">
        <w:rPr>
          <w:rFonts w:ascii="Times New Roman" w:hAnsi="Times New Roman"/>
        </w:rPr>
        <w:t>.</w:t>
      </w:r>
      <w:r w:rsidR="00CA46E1" w:rsidRPr="00642AB8">
        <w:rPr>
          <w:rFonts w:ascii="Times New Roman" w:hAnsi="Times New Roman"/>
        </w:rPr>
        <w:t xml:space="preserve"> </w:t>
      </w:r>
      <w:r w:rsidR="004F2B96" w:rsidRPr="00642AB8">
        <w:rPr>
          <w:rFonts w:ascii="Times New Roman" w:hAnsi="Times New Roman"/>
        </w:rPr>
        <w:t>And regarding the granularity of the L1 event, we understand there are two alternatives:</w:t>
      </w:r>
    </w:p>
    <w:p w14:paraId="5FC876FA" w14:textId="77777777" w:rsidR="00053654" w:rsidRPr="00642AB8" w:rsidRDefault="00053654" w:rsidP="00C212D8">
      <w:pPr>
        <w:pStyle w:val="afc"/>
        <w:numPr>
          <w:ilvl w:val="0"/>
          <w:numId w:val="11"/>
        </w:numPr>
        <w:ind w:firstLineChars="0"/>
        <w:rPr>
          <w:rFonts w:ascii="Times New Roman" w:hAnsi="Times New Roman"/>
          <w:b/>
        </w:rPr>
      </w:pPr>
      <w:r w:rsidRPr="00642AB8">
        <w:rPr>
          <w:rFonts w:ascii="Times New Roman" w:hAnsi="Times New Roman"/>
          <w:b/>
        </w:rPr>
        <w:t>Beam level event</w:t>
      </w:r>
    </w:p>
    <w:p w14:paraId="7447386D" w14:textId="0D4259FC" w:rsidR="00AA5D75" w:rsidRPr="00642AB8" w:rsidRDefault="00CA46E1" w:rsidP="00053654">
      <w:pPr>
        <w:pStyle w:val="afc"/>
        <w:ind w:left="420" w:firstLineChars="0" w:firstLine="0"/>
        <w:rPr>
          <w:rFonts w:ascii="Times New Roman" w:hAnsi="Times New Roman"/>
        </w:rPr>
      </w:pPr>
      <w:r w:rsidRPr="00642AB8">
        <w:rPr>
          <w:rFonts w:ascii="Times New Roman" w:hAnsi="Times New Roman"/>
        </w:rPr>
        <w:t>Rel-18 LTM</w:t>
      </w:r>
      <w:r w:rsidR="003C4EB0" w:rsidRPr="00642AB8">
        <w:rPr>
          <w:rFonts w:ascii="Times New Roman" w:hAnsi="Times New Roman"/>
        </w:rPr>
        <w:t xml:space="preserve"> L1 measurement</w:t>
      </w:r>
      <w:r w:rsidR="00F63A8B" w:rsidRPr="00642AB8">
        <w:rPr>
          <w:rFonts w:ascii="Times New Roman" w:hAnsi="Times New Roman"/>
        </w:rPr>
        <w:t xml:space="preserve"> reporting is a beam level measurement reporting</w:t>
      </w:r>
      <w:r w:rsidR="00053654" w:rsidRPr="00642AB8">
        <w:rPr>
          <w:rFonts w:ascii="Times New Roman" w:hAnsi="Times New Roman"/>
        </w:rPr>
        <w:t xml:space="preserve"> which rel</w:t>
      </w:r>
      <w:r w:rsidR="00E30442" w:rsidRPr="00642AB8">
        <w:rPr>
          <w:rFonts w:ascii="Times New Roman" w:hAnsi="Times New Roman"/>
        </w:rPr>
        <w:t>ies</w:t>
      </w:r>
      <w:r w:rsidR="00053654" w:rsidRPr="00101958">
        <w:rPr>
          <w:rFonts w:ascii="Times New Roman" w:hAnsi="Times New Roman"/>
        </w:rPr>
        <w:t xml:space="preserve"> on legacy CSI reporting framework</w:t>
      </w:r>
      <w:r w:rsidR="005E509B" w:rsidRPr="00642AB8">
        <w:rPr>
          <w:rFonts w:ascii="Times New Roman" w:hAnsi="Times New Roman"/>
        </w:rPr>
        <w:t>. F</w:t>
      </w:r>
      <w:r w:rsidR="005E39D3" w:rsidRPr="00642AB8">
        <w:rPr>
          <w:rFonts w:ascii="Times New Roman" w:hAnsi="Times New Roman"/>
        </w:rPr>
        <w:t xml:space="preserve">or the </w:t>
      </w:r>
      <w:r w:rsidR="005E509B" w:rsidRPr="00642AB8">
        <w:rPr>
          <w:rFonts w:ascii="Times New Roman" w:hAnsi="Times New Roman"/>
        </w:rPr>
        <w:t xml:space="preserve">L1 </w:t>
      </w:r>
      <w:r w:rsidR="005E39D3" w:rsidRPr="00642AB8">
        <w:rPr>
          <w:rFonts w:ascii="Times New Roman" w:hAnsi="Times New Roman"/>
        </w:rPr>
        <w:t>event design</w:t>
      </w:r>
      <w:r w:rsidR="005E509B" w:rsidRPr="00642AB8">
        <w:rPr>
          <w:rFonts w:ascii="Times New Roman" w:hAnsi="Times New Roman"/>
        </w:rPr>
        <w:t>, as the event is designed for</w:t>
      </w:r>
      <w:r w:rsidR="005E39D3" w:rsidRPr="00642AB8">
        <w:rPr>
          <w:rFonts w:ascii="Times New Roman" w:hAnsi="Times New Roman"/>
        </w:rPr>
        <w:t xml:space="preserve"> L1 measurement reporting, </w:t>
      </w:r>
      <w:r w:rsidR="008D4561" w:rsidRPr="00642AB8">
        <w:rPr>
          <w:rFonts w:ascii="Times New Roman" w:hAnsi="Times New Roman"/>
        </w:rPr>
        <w:t xml:space="preserve">a </w:t>
      </w:r>
      <w:r w:rsidR="005E39D3" w:rsidRPr="00642AB8">
        <w:rPr>
          <w:rFonts w:ascii="Times New Roman" w:hAnsi="Times New Roman"/>
        </w:rPr>
        <w:t xml:space="preserve">beam level event </w:t>
      </w:r>
      <w:r w:rsidR="00641CF5" w:rsidRPr="00642AB8">
        <w:rPr>
          <w:rFonts w:ascii="Times New Roman" w:hAnsi="Times New Roman"/>
        </w:rPr>
        <w:t>framework is better aligned with current L1 measurement reporting granularity</w:t>
      </w:r>
      <w:r w:rsidR="005E39D3" w:rsidRPr="00642AB8">
        <w:rPr>
          <w:rFonts w:ascii="Times New Roman" w:hAnsi="Times New Roman"/>
        </w:rPr>
        <w:t>.</w:t>
      </w:r>
    </w:p>
    <w:p w14:paraId="41C94A4D" w14:textId="77777777" w:rsidR="00053654" w:rsidRPr="00642AB8" w:rsidRDefault="00053654" w:rsidP="00C212D8">
      <w:pPr>
        <w:pStyle w:val="afc"/>
        <w:numPr>
          <w:ilvl w:val="0"/>
          <w:numId w:val="11"/>
        </w:numPr>
        <w:ind w:firstLineChars="0"/>
        <w:rPr>
          <w:rFonts w:ascii="Times New Roman" w:hAnsi="Times New Roman"/>
          <w:b/>
        </w:rPr>
      </w:pPr>
      <w:r w:rsidRPr="00642AB8">
        <w:rPr>
          <w:rFonts w:ascii="Times New Roman" w:hAnsi="Times New Roman"/>
          <w:b/>
        </w:rPr>
        <w:t>Cell level event</w:t>
      </w:r>
    </w:p>
    <w:p w14:paraId="45E3B710" w14:textId="021534CB" w:rsidR="00B21C41" w:rsidRPr="00642AB8" w:rsidRDefault="00EE451C" w:rsidP="00CB73A8">
      <w:pPr>
        <w:pStyle w:val="afc"/>
        <w:ind w:left="420" w:firstLineChars="0" w:firstLine="0"/>
        <w:rPr>
          <w:rFonts w:ascii="Times New Roman" w:hAnsi="Times New Roman"/>
        </w:rPr>
      </w:pPr>
      <w:r w:rsidRPr="00642AB8">
        <w:rPr>
          <w:rFonts w:ascii="Times New Roman" w:hAnsi="Times New Roman"/>
        </w:rPr>
        <w:t xml:space="preserve">Existing </w:t>
      </w:r>
      <w:r w:rsidR="00B21C41" w:rsidRPr="00642AB8">
        <w:rPr>
          <w:rFonts w:ascii="Times New Roman" w:hAnsi="Times New Roman"/>
        </w:rPr>
        <w:t>L3 measurement event mainly focus</w:t>
      </w:r>
      <w:r w:rsidR="00E36BCB" w:rsidRPr="00642AB8">
        <w:rPr>
          <w:rFonts w:ascii="Times New Roman" w:hAnsi="Times New Roman"/>
        </w:rPr>
        <w:t>es</w:t>
      </w:r>
      <w:r w:rsidR="00B21C41" w:rsidRPr="00642AB8">
        <w:rPr>
          <w:rFonts w:ascii="Times New Roman" w:hAnsi="Times New Roman"/>
        </w:rPr>
        <w:t xml:space="preserve"> on cell level measurement evaluation since the reported measurement result</w:t>
      </w:r>
      <w:r w:rsidR="001940CC" w:rsidRPr="00642AB8">
        <w:rPr>
          <w:rFonts w:ascii="Times New Roman" w:hAnsi="Times New Roman"/>
        </w:rPr>
        <w:t>s</w:t>
      </w:r>
      <w:r w:rsidR="00B21C41" w:rsidRPr="00642AB8">
        <w:rPr>
          <w:rFonts w:ascii="Times New Roman" w:hAnsi="Times New Roman"/>
        </w:rPr>
        <w:t xml:space="preserve"> </w:t>
      </w:r>
      <w:r w:rsidR="001940CC" w:rsidRPr="00642AB8">
        <w:rPr>
          <w:rFonts w:ascii="Times New Roman" w:hAnsi="Times New Roman"/>
        </w:rPr>
        <w:t>are</w:t>
      </w:r>
      <w:r w:rsidR="00B21C41" w:rsidRPr="00642AB8">
        <w:rPr>
          <w:rFonts w:ascii="Times New Roman" w:hAnsi="Times New Roman"/>
        </w:rPr>
        <w:t xml:space="preserve"> used to assist NW to make the decision for </w:t>
      </w:r>
      <w:r w:rsidR="001940CC" w:rsidRPr="00642AB8">
        <w:rPr>
          <w:rFonts w:ascii="Times New Roman" w:hAnsi="Times New Roman"/>
        </w:rPr>
        <w:t>ha</w:t>
      </w:r>
      <w:r w:rsidR="00063C1A" w:rsidRPr="00642AB8">
        <w:rPr>
          <w:rFonts w:ascii="Times New Roman" w:hAnsi="Times New Roman"/>
        </w:rPr>
        <w:t>n</w:t>
      </w:r>
      <w:r w:rsidR="001940CC" w:rsidRPr="00642AB8">
        <w:rPr>
          <w:rFonts w:ascii="Times New Roman" w:hAnsi="Times New Roman"/>
        </w:rPr>
        <w:t>dover</w:t>
      </w:r>
      <w:r w:rsidR="00B21C41" w:rsidRPr="00642AB8">
        <w:rPr>
          <w:rFonts w:ascii="Times New Roman" w:hAnsi="Times New Roman"/>
        </w:rPr>
        <w:t xml:space="preserve">. </w:t>
      </w:r>
      <w:r w:rsidRPr="00642AB8">
        <w:rPr>
          <w:rFonts w:ascii="Times New Roman" w:hAnsi="Times New Roman"/>
        </w:rPr>
        <w:t>L1</w:t>
      </w:r>
      <w:r w:rsidR="00E30442" w:rsidRPr="00642AB8">
        <w:rPr>
          <w:rFonts w:ascii="Times New Roman" w:hAnsi="Times New Roman"/>
        </w:rPr>
        <w:t xml:space="preserve"> event</w:t>
      </w:r>
      <w:r w:rsidR="00E36BCB" w:rsidRPr="00101958">
        <w:rPr>
          <w:rFonts w:ascii="Times New Roman" w:hAnsi="Times New Roman"/>
        </w:rPr>
        <w:t>-</w:t>
      </w:r>
      <w:r w:rsidRPr="00101958">
        <w:rPr>
          <w:rFonts w:ascii="Times New Roman" w:hAnsi="Times New Roman"/>
        </w:rPr>
        <w:t xml:space="preserve">triggered measurement reporting is also aiming to assist source cell to </w:t>
      </w:r>
      <w:r w:rsidR="009B345E" w:rsidRPr="00642AB8">
        <w:rPr>
          <w:rFonts w:ascii="Times New Roman" w:hAnsi="Times New Roman"/>
        </w:rPr>
        <w:t>trigger</w:t>
      </w:r>
      <w:r w:rsidRPr="00642AB8">
        <w:rPr>
          <w:rFonts w:ascii="Times New Roman" w:hAnsi="Times New Roman"/>
        </w:rPr>
        <w:t xml:space="preserve"> a LTM </w:t>
      </w:r>
      <w:r w:rsidR="009B345E" w:rsidRPr="00642AB8">
        <w:rPr>
          <w:rFonts w:ascii="Times New Roman" w:hAnsi="Times New Roman"/>
        </w:rPr>
        <w:t>cell switch.</w:t>
      </w:r>
      <w:r w:rsidRPr="00642AB8">
        <w:rPr>
          <w:rFonts w:ascii="Times New Roman" w:hAnsi="Times New Roman"/>
        </w:rPr>
        <w:t xml:space="preserve"> </w:t>
      </w:r>
      <w:r w:rsidR="00F43AB5" w:rsidRPr="00642AB8">
        <w:rPr>
          <w:rFonts w:ascii="Times New Roman" w:hAnsi="Times New Roman"/>
        </w:rPr>
        <w:t>A cell level event can also</w:t>
      </w:r>
      <w:r w:rsidR="00CB73A8" w:rsidRPr="00642AB8">
        <w:rPr>
          <w:rFonts w:ascii="Times New Roman" w:hAnsi="Times New Roman"/>
        </w:rPr>
        <w:t xml:space="preserve"> work</w:t>
      </w:r>
      <w:r w:rsidR="005E259E" w:rsidRPr="00642AB8">
        <w:rPr>
          <w:rFonts w:ascii="Times New Roman" w:hAnsi="Times New Roman"/>
        </w:rPr>
        <w:t xml:space="preserve"> for </w:t>
      </w:r>
      <w:r w:rsidR="005E259E" w:rsidRPr="00642AB8">
        <w:rPr>
          <w:rFonts w:ascii="Times New Roman" w:hAnsi="Times New Roman"/>
        </w:rPr>
        <w:lastRenderedPageBreak/>
        <w:t>triggering the L1 reporting</w:t>
      </w:r>
      <w:r w:rsidR="00295882" w:rsidRPr="00642AB8">
        <w:rPr>
          <w:rFonts w:ascii="Times New Roman" w:hAnsi="Times New Roman"/>
        </w:rPr>
        <w:t>. W</w:t>
      </w:r>
      <w:r w:rsidR="005E259E" w:rsidRPr="00642AB8">
        <w:rPr>
          <w:rFonts w:ascii="Times New Roman" w:hAnsi="Times New Roman"/>
        </w:rPr>
        <w:t>hile</w:t>
      </w:r>
      <w:r w:rsidR="00575819" w:rsidRPr="00642AB8">
        <w:rPr>
          <w:rFonts w:ascii="Times New Roman" w:hAnsi="Times New Roman"/>
        </w:rPr>
        <w:t xml:space="preserve"> extra latency may be caused when</w:t>
      </w:r>
      <w:r w:rsidR="005E259E" w:rsidRPr="00642AB8">
        <w:rPr>
          <w:rFonts w:ascii="Times New Roman" w:hAnsi="Times New Roman"/>
        </w:rPr>
        <w:t xml:space="preserve"> consolidating </w:t>
      </w:r>
      <w:r w:rsidR="00575819" w:rsidRPr="00642AB8">
        <w:rPr>
          <w:rFonts w:ascii="Times New Roman" w:hAnsi="Times New Roman"/>
        </w:rPr>
        <w:t xml:space="preserve">a cell level result, </w:t>
      </w:r>
      <w:r w:rsidR="00295882" w:rsidRPr="00642AB8">
        <w:rPr>
          <w:rFonts w:ascii="Times New Roman" w:hAnsi="Times New Roman"/>
        </w:rPr>
        <w:t>which may delay the reporting</w:t>
      </w:r>
      <w:r w:rsidR="00CB73A8" w:rsidRPr="00642AB8">
        <w:rPr>
          <w:rFonts w:ascii="Times New Roman" w:hAnsi="Times New Roman"/>
        </w:rPr>
        <w:t>.</w:t>
      </w:r>
    </w:p>
    <w:p w14:paraId="0D97B632" w14:textId="73B002EC" w:rsidR="00CB2FBA" w:rsidRPr="00642AB8" w:rsidRDefault="00CB2FBA" w:rsidP="00CB2FBA">
      <w:pPr>
        <w:pStyle w:val="afc"/>
        <w:ind w:leftChars="10" w:left="20" w:firstLineChars="0" w:firstLine="0"/>
        <w:rPr>
          <w:rFonts w:ascii="Times New Roman" w:hAnsi="Times New Roman"/>
        </w:rPr>
      </w:pPr>
      <w:r w:rsidRPr="00642AB8">
        <w:rPr>
          <w:rFonts w:ascii="Times New Roman" w:hAnsi="Times New Roman"/>
        </w:rPr>
        <w:t xml:space="preserve">Our preference is </w:t>
      </w:r>
      <w:r w:rsidR="004431F0" w:rsidRPr="00642AB8">
        <w:rPr>
          <w:rFonts w:ascii="Times New Roman" w:hAnsi="Times New Roman"/>
        </w:rPr>
        <w:t>to introduce a beam level event since LTM relies on the beam level measurement reporting.</w:t>
      </w:r>
      <w:r w:rsidR="00F5740C" w:rsidRPr="00642AB8">
        <w:rPr>
          <w:rFonts w:ascii="Times New Roman" w:hAnsi="Times New Roman"/>
        </w:rPr>
        <w:t xml:space="preserve"> </w:t>
      </w:r>
    </w:p>
    <w:p w14:paraId="6C5C5000" w14:textId="5DB952CE" w:rsidR="00AB77AB" w:rsidRPr="00642AB8" w:rsidRDefault="00AB77AB" w:rsidP="00AB77AB">
      <w:pPr>
        <w:pStyle w:val="Proposal"/>
        <w:widowControl w:val="0"/>
        <w:tabs>
          <w:tab w:val="left" w:pos="1304"/>
        </w:tabs>
        <w:textAlignment w:val="auto"/>
        <w:rPr>
          <w:rFonts w:ascii="Times New Roman" w:hAnsi="Times New Roman"/>
        </w:rPr>
      </w:pPr>
      <w:bookmarkStart w:id="2" w:name="_Toc166243750"/>
      <w:r w:rsidRPr="00642AB8">
        <w:rPr>
          <w:rFonts w:ascii="Times New Roman" w:hAnsi="Times New Roman"/>
        </w:rPr>
        <w:t xml:space="preserve">RAN2 </w:t>
      </w:r>
      <w:r w:rsidR="00CB2FBA" w:rsidRPr="00642AB8">
        <w:rPr>
          <w:rFonts w:ascii="Times New Roman" w:hAnsi="Times New Roman"/>
        </w:rPr>
        <w:t>confirm</w:t>
      </w:r>
      <w:r w:rsidR="00176C1D" w:rsidRPr="00642AB8">
        <w:rPr>
          <w:rFonts w:ascii="Times New Roman" w:hAnsi="Times New Roman"/>
        </w:rPr>
        <w:t xml:space="preserve"> the </w:t>
      </w:r>
      <w:r w:rsidRPr="00642AB8">
        <w:rPr>
          <w:rFonts w:ascii="Times New Roman" w:hAnsi="Times New Roman"/>
        </w:rPr>
        <w:t xml:space="preserve">L1 </w:t>
      </w:r>
      <w:r w:rsidR="00CB73A8" w:rsidRPr="00642AB8">
        <w:rPr>
          <w:rFonts w:ascii="Times New Roman" w:hAnsi="Times New Roman"/>
        </w:rPr>
        <w:t>event for L1 measurement reporting</w:t>
      </w:r>
      <w:r w:rsidR="00176C1D" w:rsidRPr="00642AB8">
        <w:rPr>
          <w:rFonts w:ascii="Times New Roman" w:hAnsi="Times New Roman"/>
        </w:rPr>
        <w:t xml:space="preserve"> is</w:t>
      </w:r>
      <w:r w:rsidRPr="00642AB8">
        <w:rPr>
          <w:rFonts w:ascii="Times New Roman" w:hAnsi="Times New Roman"/>
        </w:rPr>
        <w:t xml:space="preserve"> </w:t>
      </w:r>
      <w:r w:rsidR="00CB2FBA" w:rsidRPr="00642AB8">
        <w:rPr>
          <w:rFonts w:ascii="Times New Roman" w:hAnsi="Times New Roman"/>
        </w:rPr>
        <w:t>a</w:t>
      </w:r>
      <w:r w:rsidRPr="00642AB8">
        <w:rPr>
          <w:rFonts w:ascii="Times New Roman" w:hAnsi="Times New Roman"/>
        </w:rPr>
        <w:t xml:space="preserve"> beam level </w:t>
      </w:r>
      <w:r w:rsidR="00CB2FBA" w:rsidRPr="00642AB8">
        <w:rPr>
          <w:rFonts w:ascii="Times New Roman" w:hAnsi="Times New Roman"/>
        </w:rPr>
        <w:t>event.</w:t>
      </w:r>
      <w:bookmarkEnd w:id="2"/>
    </w:p>
    <w:p w14:paraId="0C85A915" w14:textId="53E51CE8" w:rsidR="00986277" w:rsidRPr="00642AB8" w:rsidRDefault="00D5420C" w:rsidP="0070195A">
      <w:pPr>
        <w:rPr>
          <w:rFonts w:ascii="Times New Roman" w:hAnsi="Times New Roman"/>
        </w:rPr>
      </w:pPr>
      <w:bookmarkStart w:id="3" w:name="_Toc159231731"/>
      <w:r w:rsidRPr="00642AB8">
        <w:rPr>
          <w:rFonts w:ascii="Times New Roman" w:hAnsi="Times New Roman"/>
        </w:rPr>
        <w:t>To design the event</w:t>
      </w:r>
      <w:r w:rsidR="006B4132" w:rsidRPr="00642AB8">
        <w:rPr>
          <w:rFonts w:ascii="Times New Roman" w:hAnsi="Times New Roman"/>
        </w:rPr>
        <w:t>,</w:t>
      </w:r>
      <w:r w:rsidR="00641FAE" w:rsidRPr="00642AB8">
        <w:rPr>
          <w:rFonts w:ascii="Times New Roman" w:hAnsi="Times New Roman"/>
        </w:rPr>
        <w:t xml:space="preserve"> </w:t>
      </w:r>
      <w:r w:rsidRPr="00642AB8">
        <w:rPr>
          <w:rFonts w:ascii="Times New Roman" w:hAnsi="Times New Roman"/>
        </w:rPr>
        <w:t xml:space="preserve">L3 measurement event can be considered as a baseline, e.g. </w:t>
      </w:r>
      <w:r w:rsidR="00525454" w:rsidRPr="00642AB8">
        <w:rPr>
          <w:rFonts w:ascii="Times New Roman" w:hAnsi="Times New Roman"/>
        </w:rPr>
        <w:t>the beam condition for both</w:t>
      </w:r>
      <w:r w:rsidR="00442A73" w:rsidRPr="00642AB8">
        <w:rPr>
          <w:rFonts w:ascii="Times New Roman" w:hAnsi="Times New Roman"/>
        </w:rPr>
        <w:t xml:space="preserve"> serving cell and candidate cell</w:t>
      </w:r>
      <w:r w:rsidR="00B30103" w:rsidRPr="00642AB8">
        <w:rPr>
          <w:rFonts w:ascii="Times New Roman" w:hAnsi="Times New Roman"/>
        </w:rPr>
        <w:t xml:space="preserve"> can be con</w:t>
      </w:r>
      <w:r w:rsidR="00986277" w:rsidRPr="00642AB8">
        <w:rPr>
          <w:rFonts w:ascii="Times New Roman" w:hAnsi="Times New Roman"/>
        </w:rPr>
        <w:t>sidered for the event design</w:t>
      </w:r>
      <w:r w:rsidR="00442A73" w:rsidRPr="00642AB8">
        <w:rPr>
          <w:rFonts w:ascii="Times New Roman" w:hAnsi="Times New Roman"/>
        </w:rPr>
        <w:t xml:space="preserve">. </w:t>
      </w:r>
      <w:r w:rsidR="00393473" w:rsidRPr="00642AB8">
        <w:rPr>
          <w:rFonts w:ascii="Times New Roman" w:hAnsi="Times New Roman"/>
        </w:rPr>
        <w:t xml:space="preserve">Furthermore, </w:t>
      </w:r>
      <w:r w:rsidR="00393473" w:rsidRPr="00101958">
        <w:rPr>
          <w:rFonts w:ascii="Times New Roman" w:hAnsi="Times New Roman"/>
        </w:rPr>
        <w:t xml:space="preserve">more than one beam </w:t>
      </w:r>
      <w:r w:rsidR="009075B7" w:rsidRPr="00101958">
        <w:rPr>
          <w:rFonts w:ascii="Times New Roman" w:hAnsi="Times New Roman"/>
        </w:rPr>
        <w:t>of candidate cell</w:t>
      </w:r>
      <w:r w:rsidR="00393473" w:rsidRPr="00642AB8">
        <w:rPr>
          <w:rFonts w:ascii="Times New Roman" w:hAnsi="Times New Roman"/>
        </w:rPr>
        <w:t xml:space="preserve"> can be considered for the event evaluation. </w:t>
      </w:r>
      <w:r w:rsidR="00982D0F" w:rsidRPr="00642AB8">
        <w:rPr>
          <w:rFonts w:ascii="Times New Roman" w:hAnsi="Times New Roman"/>
        </w:rPr>
        <w:t>T</w:t>
      </w:r>
      <w:r w:rsidR="00442A73" w:rsidRPr="00642AB8">
        <w:rPr>
          <w:rFonts w:ascii="Times New Roman" w:hAnsi="Times New Roman"/>
        </w:rPr>
        <w:t>o</w:t>
      </w:r>
      <w:r w:rsidR="00982D0F" w:rsidRPr="00642AB8">
        <w:rPr>
          <w:rFonts w:ascii="Times New Roman" w:hAnsi="Times New Roman"/>
        </w:rPr>
        <w:t xml:space="preserve"> be more precisely, the following event can be studied as a starting point for R19 event triggered L1 </w:t>
      </w:r>
      <w:r w:rsidR="006205C3" w:rsidRPr="00642AB8">
        <w:rPr>
          <w:rFonts w:ascii="Times New Roman" w:hAnsi="Times New Roman"/>
        </w:rPr>
        <w:t>measurement</w:t>
      </w:r>
      <w:r w:rsidR="00982D0F" w:rsidRPr="00642AB8">
        <w:rPr>
          <w:rFonts w:ascii="Times New Roman" w:hAnsi="Times New Roman"/>
        </w:rPr>
        <w:t xml:space="preserve"> </w:t>
      </w:r>
      <w:r w:rsidR="006205C3" w:rsidRPr="00642AB8">
        <w:rPr>
          <w:rFonts w:ascii="Times New Roman" w:hAnsi="Times New Roman"/>
        </w:rPr>
        <w:t>reporting</w:t>
      </w:r>
      <w:r w:rsidR="00982D0F" w:rsidRPr="00642AB8">
        <w:rPr>
          <w:rFonts w:ascii="Times New Roman" w:hAnsi="Times New Roman"/>
        </w:rPr>
        <w:t>:</w:t>
      </w:r>
    </w:p>
    <w:p w14:paraId="13B3B7AB" w14:textId="0A25B5F6" w:rsidR="006205C3" w:rsidRPr="00642AB8" w:rsidRDefault="006205C3" w:rsidP="00C212D8">
      <w:pPr>
        <w:pStyle w:val="afc"/>
        <w:numPr>
          <w:ilvl w:val="0"/>
          <w:numId w:val="13"/>
        </w:numPr>
        <w:ind w:firstLineChars="0"/>
        <w:rPr>
          <w:rFonts w:ascii="Times New Roman" w:hAnsi="Times New Roman"/>
        </w:rPr>
      </w:pPr>
      <w:r w:rsidRPr="00642AB8">
        <w:rPr>
          <w:rFonts w:ascii="Times New Roman" w:hAnsi="Times New Roman"/>
        </w:rPr>
        <w:t xml:space="preserve">Event-1: Quality of the </w:t>
      </w:r>
      <w:r w:rsidR="009D7036" w:rsidRPr="00642AB8">
        <w:rPr>
          <w:rFonts w:ascii="Times New Roman" w:hAnsi="Times New Roman"/>
        </w:rPr>
        <w:t xml:space="preserve">serving </w:t>
      </w:r>
      <w:r w:rsidRPr="00642AB8">
        <w:rPr>
          <w:rFonts w:ascii="Times New Roman" w:hAnsi="Times New Roman"/>
        </w:rPr>
        <w:t>beam is worse than a certain threshold.</w:t>
      </w:r>
    </w:p>
    <w:p w14:paraId="7099CFCB" w14:textId="3CF5AEA5" w:rsidR="006205C3" w:rsidRPr="00642AB8" w:rsidRDefault="006205C3" w:rsidP="00C212D8">
      <w:pPr>
        <w:pStyle w:val="afc"/>
        <w:numPr>
          <w:ilvl w:val="0"/>
          <w:numId w:val="13"/>
        </w:numPr>
        <w:ind w:firstLineChars="0"/>
        <w:rPr>
          <w:rFonts w:ascii="Times New Roman" w:hAnsi="Times New Roman"/>
        </w:rPr>
      </w:pPr>
      <w:r w:rsidRPr="00642AB8">
        <w:rPr>
          <w:rFonts w:ascii="Times New Roman" w:hAnsi="Times New Roman"/>
        </w:rPr>
        <w:t xml:space="preserve">Event-2: Quality of at least one </w:t>
      </w:r>
      <w:r w:rsidR="0026465F" w:rsidRPr="00642AB8">
        <w:rPr>
          <w:rFonts w:ascii="Times New Roman" w:hAnsi="Times New Roman"/>
        </w:rPr>
        <w:t>candidate</w:t>
      </w:r>
      <w:r w:rsidRPr="00642AB8">
        <w:rPr>
          <w:rFonts w:ascii="Times New Roman" w:hAnsi="Times New Roman"/>
        </w:rPr>
        <w:t xml:space="preserve"> beam, becomes a threshold value better than the </w:t>
      </w:r>
      <w:r w:rsidR="009D7036" w:rsidRPr="00642AB8">
        <w:rPr>
          <w:rFonts w:ascii="Times New Roman" w:hAnsi="Times New Roman"/>
        </w:rPr>
        <w:t>serving</w:t>
      </w:r>
      <w:r w:rsidRPr="00642AB8">
        <w:rPr>
          <w:rFonts w:ascii="Times New Roman" w:hAnsi="Times New Roman"/>
        </w:rPr>
        <w:t xml:space="preserve"> beam. </w:t>
      </w:r>
    </w:p>
    <w:p w14:paraId="57C5932F" w14:textId="77AB268A" w:rsidR="006205C3" w:rsidRPr="00642AB8" w:rsidRDefault="006205C3" w:rsidP="00C212D8">
      <w:pPr>
        <w:pStyle w:val="afc"/>
        <w:numPr>
          <w:ilvl w:val="0"/>
          <w:numId w:val="13"/>
        </w:numPr>
        <w:ind w:firstLineChars="0"/>
        <w:rPr>
          <w:rFonts w:ascii="Times New Roman" w:hAnsi="Times New Roman"/>
        </w:rPr>
      </w:pPr>
      <w:r w:rsidRPr="00642AB8">
        <w:rPr>
          <w:rFonts w:ascii="Times New Roman" w:hAnsi="Times New Roman"/>
        </w:rPr>
        <w:t xml:space="preserve">Event-3: Quality of a </w:t>
      </w:r>
      <w:r w:rsidR="0026465F" w:rsidRPr="00642AB8">
        <w:rPr>
          <w:rFonts w:ascii="Times New Roman" w:hAnsi="Times New Roman"/>
        </w:rPr>
        <w:t>candidate</w:t>
      </w:r>
      <w:r w:rsidRPr="00642AB8">
        <w:rPr>
          <w:rFonts w:ascii="Times New Roman" w:hAnsi="Times New Roman"/>
        </w:rPr>
        <w:t xml:space="preserve"> beam is better than a certain threshold. </w:t>
      </w:r>
    </w:p>
    <w:p w14:paraId="51AC5667" w14:textId="0A11FF20" w:rsidR="006205C3" w:rsidRPr="00642AB8" w:rsidRDefault="006205C3" w:rsidP="00C212D8">
      <w:pPr>
        <w:pStyle w:val="afc"/>
        <w:numPr>
          <w:ilvl w:val="0"/>
          <w:numId w:val="13"/>
        </w:numPr>
        <w:ind w:firstLineChars="0"/>
        <w:rPr>
          <w:rFonts w:ascii="Times New Roman" w:hAnsi="Times New Roman"/>
        </w:rPr>
      </w:pPr>
      <w:r w:rsidRPr="00642AB8">
        <w:rPr>
          <w:rFonts w:ascii="Times New Roman" w:hAnsi="Times New Roman"/>
        </w:rPr>
        <w:t xml:space="preserve">Event-4: Quality of the </w:t>
      </w:r>
      <w:r w:rsidR="009D7036" w:rsidRPr="00642AB8">
        <w:rPr>
          <w:rFonts w:ascii="Times New Roman" w:hAnsi="Times New Roman"/>
        </w:rPr>
        <w:t>serving</w:t>
      </w:r>
      <w:r w:rsidRPr="00642AB8">
        <w:rPr>
          <w:rFonts w:ascii="Times New Roman" w:hAnsi="Times New Roman"/>
        </w:rPr>
        <w:t xml:space="preserve"> beam is worse than a threshold 1, and quality of at least one </w:t>
      </w:r>
      <w:r w:rsidR="00E73EC5" w:rsidRPr="00642AB8">
        <w:rPr>
          <w:rFonts w:ascii="Times New Roman" w:hAnsi="Times New Roman"/>
        </w:rPr>
        <w:t>candi</w:t>
      </w:r>
      <w:r w:rsidR="00EC4AD4" w:rsidRPr="00642AB8">
        <w:rPr>
          <w:rFonts w:ascii="Times New Roman" w:hAnsi="Times New Roman"/>
        </w:rPr>
        <w:t>date</w:t>
      </w:r>
      <w:r w:rsidRPr="00642AB8">
        <w:rPr>
          <w:rFonts w:ascii="Times New Roman" w:hAnsi="Times New Roman"/>
        </w:rPr>
        <w:t xml:space="preserve"> beam is better than a threshold 2.</w:t>
      </w:r>
      <w:r w:rsidR="0026465F" w:rsidRPr="00642AB8">
        <w:rPr>
          <w:rFonts w:ascii="Times New Roman" w:hAnsi="Times New Roman"/>
        </w:rPr>
        <w:t xml:space="preserve"> </w:t>
      </w:r>
    </w:p>
    <w:p w14:paraId="4E6959AC" w14:textId="4169BF7A" w:rsidR="00BF3810" w:rsidRPr="00642AB8" w:rsidRDefault="009D7036" w:rsidP="00F32C51">
      <w:pPr>
        <w:pStyle w:val="Proposal"/>
        <w:widowControl w:val="0"/>
        <w:tabs>
          <w:tab w:val="left" w:pos="1304"/>
        </w:tabs>
        <w:textAlignment w:val="auto"/>
        <w:rPr>
          <w:rFonts w:ascii="Times New Roman" w:hAnsi="Times New Roman"/>
        </w:rPr>
      </w:pPr>
      <w:bookmarkStart w:id="4" w:name="_Toc166243751"/>
      <w:r w:rsidRPr="00642AB8">
        <w:rPr>
          <w:rFonts w:ascii="Times New Roman" w:hAnsi="Times New Roman"/>
        </w:rPr>
        <w:t>Both serving beam</w:t>
      </w:r>
      <w:r w:rsidR="00633B09" w:rsidRPr="00642AB8">
        <w:rPr>
          <w:rFonts w:ascii="Times New Roman" w:hAnsi="Times New Roman"/>
        </w:rPr>
        <w:t xml:space="preserve"> quality</w:t>
      </w:r>
      <w:r w:rsidRPr="00642AB8">
        <w:rPr>
          <w:rFonts w:ascii="Times New Roman" w:hAnsi="Times New Roman"/>
        </w:rPr>
        <w:t xml:space="preserve"> and candidate beam </w:t>
      </w:r>
      <w:r w:rsidR="00633B09" w:rsidRPr="00642AB8">
        <w:rPr>
          <w:rFonts w:ascii="Times New Roman" w:hAnsi="Times New Roman"/>
        </w:rPr>
        <w:t xml:space="preserve">quality </w:t>
      </w:r>
      <w:r w:rsidRPr="00642AB8">
        <w:rPr>
          <w:rFonts w:ascii="Times New Roman" w:hAnsi="Times New Roman"/>
        </w:rPr>
        <w:t>are considered for the beam level event design.</w:t>
      </w:r>
      <w:bookmarkEnd w:id="4"/>
    </w:p>
    <w:p w14:paraId="10E372CE" w14:textId="123D657D" w:rsidR="009075B7" w:rsidRPr="00642AB8" w:rsidRDefault="009075B7" w:rsidP="00101958">
      <w:pPr>
        <w:pStyle w:val="Proposal"/>
        <w:widowControl w:val="0"/>
        <w:tabs>
          <w:tab w:val="left" w:pos="1304"/>
        </w:tabs>
        <w:textAlignment w:val="auto"/>
        <w:rPr>
          <w:rFonts w:ascii="Times New Roman" w:hAnsi="Times New Roman"/>
        </w:rPr>
      </w:pPr>
      <w:bookmarkStart w:id="5" w:name="_Toc166243752"/>
      <w:r w:rsidRPr="00642AB8">
        <w:rPr>
          <w:rFonts w:ascii="Times New Roman" w:hAnsi="Times New Roman"/>
        </w:rPr>
        <w:t>More than one beam quality can be considered for the event evaluation.</w:t>
      </w:r>
      <w:bookmarkEnd w:id="5"/>
    </w:p>
    <w:p w14:paraId="4D5EE716" w14:textId="3892D210" w:rsidR="00F32C51" w:rsidRPr="00101958" w:rsidRDefault="00F32C51" w:rsidP="00F32C51">
      <w:pPr>
        <w:pStyle w:val="Proposal"/>
        <w:widowControl w:val="0"/>
        <w:tabs>
          <w:tab w:val="left" w:pos="1304"/>
        </w:tabs>
        <w:textAlignment w:val="auto"/>
        <w:rPr>
          <w:rFonts w:ascii="Times New Roman" w:hAnsi="Times New Roman"/>
        </w:rPr>
      </w:pPr>
      <w:bookmarkStart w:id="6" w:name="_Toc166243753"/>
      <w:r w:rsidRPr="00101958">
        <w:rPr>
          <w:rFonts w:ascii="Times New Roman" w:hAnsi="Times New Roman"/>
        </w:rPr>
        <w:t xml:space="preserve">The following events are considered as baseline for </w:t>
      </w:r>
      <w:r w:rsidR="001A1525" w:rsidRPr="00101958">
        <w:rPr>
          <w:rFonts w:ascii="Times New Roman" w:hAnsi="Times New Roman"/>
        </w:rPr>
        <w:t>L1 event design:</w:t>
      </w:r>
      <w:bookmarkEnd w:id="6"/>
    </w:p>
    <w:p w14:paraId="35B2B478" w14:textId="77777777" w:rsidR="001A1525" w:rsidRPr="00642AB8" w:rsidRDefault="001A1525" w:rsidP="00C212D8">
      <w:pPr>
        <w:pStyle w:val="Proposal"/>
        <w:numPr>
          <w:ilvl w:val="0"/>
          <w:numId w:val="12"/>
        </w:numPr>
        <w:rPr>
          <w:rFonts w:ascii="Times New Roman" w:hAnsi="Times New Roman"/>
        </w:rPr>
      </w:pPr>
      <w:bookmarkStart w:id="7" w:name="_Toc166243754"/>
      <w:r w:rsidRPr="00642AB8">
        <w:rPr>
          <w:rFonts w:ascii="Times New Roman" w:hAnsi="Times New Roman"/>
        </w:rPr>
        <w:t>Event-1: Quality of the serving beam is worse than a certain threshold.</w:t>
      </w:r>
      <w:bookmarkEnd w:id="7"/>
    </w:p>
    <w:p w14:paraId="23C2328B" w14:textId="77777777" w:rsidR="001A1525" w:rsidRPr="00642AB8" w:rsidRDefault="001A1525" w:rsidP="00C212D8">
      <w:pPr>
        <w:pStyle w:val="Proposal"/>
        <w:numPr>
          <w:ilvl w:val="0"/>
          <w:numId w:val="12"/>
        </w:numPr>
        <w:rPr>
          <w:rFonts w:ascii="Times New Roman" w:hAnsi="Times New Roman"/>
        </w:rPr>
      </w:pPr>
      <w:bookmarkStart w:id="8" w:name="_Toc166243755"/>
      <w:r w:rsidRPr="00642AB8">
        <w:rPr>
          <w:rFonts w:ascii="Times New Roman" w:hAnsi="Times New Roman"/>
        </w:rPr>
        <w:t>Event-2: Quality of at least one candidate beam, becomes a threshold value better than the serving beam.</w:t>
      </w:r>
      <w:bookmarkEnd w:id="8"/>
      <w:r w:rsidRPr="00642AB8">
        <w:rPr>
          <w:rFonts w:ascii="Times New Roman" w:hAnsi="Times New Roman"/>
        </w:rPr>
        <w:t xml:space="preserve"> </w:t>
      </w:r>
    </w:p>
    <w:p w14:paraId="6C19B4E4" w14:textId="77777777" w:rsidR="001A1525" w:rsidRPr="00642AB8" w:rsidRDefault="001A1525" w:rsidP="00C212D8">
      <w:pPr>
        <w:pStyle w:val="Proposal"/>
        <w:numPr>
          <w:ilvl w:val="0"/>
          <w:numId w:val="12"/>
        </w:numPr>
        <w:rPr>
          <w:rFonts w:ascii="Times New Roman" w:hAnsi="Times New Roman"/>
        </w:rPr>
      </w:pPr>
      <w:bookmarkStart w:id="9" w:name="_Toc166243756"/>
      <w:r w:rsidRPr="00642AB8">
        <w:rPr>
          <w:rFonts w:ascii="Times New Roman" w:hAnsi="Times New Roman"/>
        </w:rPr>
        <w:t>Event-3: Quality of a candidate beam is better than a certain threshold.</w:t>
      </w:r>
      <w:bookmarkEnd w:id="9"/>
      <w:r w:rsidRPr="00642AB8">
        <w:rPr>
          <w:rFonts w:ascii="Times New Roman" w:hAnsi="Times New Roman"/>
        </w:rPr>
        <w:t xml:space="preserve"> </w:t>
      </w:r>
    </w:p>
    <w:p w14:paraId="1EE82C34" w14:textId="0B00AFC9" w:rsidR="00FA0630" w:rsidRPr="00642AB8" w:rsidRDefault="001A1525" w:rsidP="00101958">
      <w:pPr>
        <w:pStyle w:val="Proposal"/>
        <w:numPr>
          <w:ilvl w:val="0"/>
          <w:numId w:val="12"/>
        </w:numPr>
        <w:rPr>
          <w:rFonts w:ascii="Times New Roman" w:hAnsi="Times New Roman"/>
        </w:rPr>
      </w:pPr>
      <w:bookmarkStart w:id="10" w:name="_Toc166243757"/>
      <w:r w:rsidRPr="00642AB8">
        <w:rPr>
          <w:rFonts w:ascii="Times New Roman" w:hAnsi="Times New Roman"/>
        </w:rPr>
        <w:t>Event-4: Quality of the serving beam is worse than a threshold 1, and quality of at least one candidate beam is better than a threshold 2.</w:t>
      </w:r>
      <w:bookmarkEnd w:id="10"/>
    </w:p>
    <w:bookmarkEnd w:id="3"/>
    <w:p w14:paraId="441C67BD" w14:textId="01C351E2" w:rsidR="00956818" w:rsidRPr="00642AB8" w:rsidRDefault="000703C4" w:rsidP="00707A18">
      <w:pPr>
        <w:rPr>
          <w:rFonts w:ascii="Times New Roman" w:hAnsi="Times New Roman"/>
        </w:rPr>
      </w:pPr>
      <w:r w:rsidRPr="00642AB8">
        <w:rPr>
          <w:rFonts w:ascii="Times New Roman" w:hAnsi="Times New Roman"/>
        </w:rPr>
        <w:t>When discussing the event, o</w:t>
      </w:r>
      <w:r w:rsidR="00886FEE" w:rsidRPr="00642AB8">
        <w:rPr>
          <w:rFonts w:ascii="Times New Roman" w:hAnsi="Times New Roman"/>
        </w:rPr>
        <w:t xml:space="preserve">ne more issue is about </w:t>
      </w:r>
      <w:r w:rsidR="00F32C51" w:rsidRPr="00642AB8">
        <w:rPr>
          <w:rFonts w:ascii="Times New Roman" w:hAnsi="Times New Roman"/>
        </w:rPr>
        <w:t>the robustness of the triggered reporting.</w:t>
      </w:r>
      <w:r w:rsidR="00531D8C" w:rsidRPr="00642AB8">
        <w:rPr>
          <w:rFonts w:ascii="Times New Roman" w:hAnsi="Times New Roman"/>
        </w:rPr>
        <w:t xml:space="preserve"> </w:t>
      </w:r>
      <w:r w:rsidR="005D775A" w:rsidRPr="00642AB8">
        <w:rPr>
          <w:rFonts w:ascii="Times New Roman" w:hAnsi="Times New Roman"/>
        </w:rPr>
        <w:t>Currently</w:t>
      </w:r>
      <w:r w:rsidR="00531D8C" w:rsidRPr="00642AB8">
        <w:rPr>
          <w:rFonts w:ascii="Times New Roman" w:hAnsi="Times New Roman"/>
        </w:rPr>
        <w:t>,</w:t>
      </w:r>
      <w:r w:rsidR="00C13B6B" w:rsidRPr="00642AB8">
        <w:rPr>
          <w:rFonts w:ascii="Times New Roman" w:hAnsi="Times New Roman"/>
        </w:rPr>
        <w:t xml:space="preserve"> </w:t>
      </w:r>
      <w:r w:rsidR="005D775A" w:rsidRPr="00642AB8">
        <w:rPr>
          <w:rFonts w:ascii="Times New Roman" w:hAnsi="Times New Roman"/>
        </w:rPr>
        <w:t xml:space="preserve">UE applies layer 3 filtering for the cell measurement results before using them for the evaluation of reporting criteria to </w:t>
      </w:r>
      <w:r w:rsidR="00B7062D" w:rsidRPr="00642AB8">
        <w:rPr>
          <w:rFonts w:ascii="Times New Roman" w:hAnsi="Times New Roman"/>
        </w:rPr>
        <w:t xml:space="preserve">improve the robustness of the reported measurement. And hysteresis is configured </w:t>
      </w:r>
      <w:r w:rsidR="00207874" w:rsidRPr="00642AB8">
        <w:rPr>
          <w:rFonts w:ascii="Times New Roman" w:hAnsi="Times New Roman"/>
        </w:rPr>
        <w:t xml:space="preserve">for each event </w:t>
      </w:r>
      <w:r w:rsidR="00B7062D" w:rsidRPr="00642AB8">
        <w:rPr>
          <w:rFonts w:ascii="Times New Roman" w:hAnsi="Times New Roman"/>
        </w:rPr>
        <w:t xml:space="preserve">to </w:t>
      </w:r>
      <w:r w:rsidR="005D775A" w:rsidRPr="00642AB8">
        <w:rPr>
          <w:rFonts w:ascii="Times New Roman" w:hAnsi="Times New Roman"/>
        </w:rPr>
        <w:t xml:space="preserve">avoid ping-pang handover. </w:t>
      </w:r>
      <w:r w:rsidR="00207874" w:rsidRPr="00642AB8">
        <w:rPr>
          <w:rFonts w:ascii="Times New Roman" w:hAnsi="Times New Roman"/>
        </w:rPr>
        <w:t xml:space="preserve">Besides, </w:t>
      </w:r>
      <w:r w:rsidR="004602D9" w:rsidRPr="00642AB8">
        <w:rPr>
          <w:rFonts w:ascii="Times New Roman" w:hAnsi="Times New Roman"/>
        </w:rPr>
        <w:t xml:space="preserve">TTT(time-to-trigger) is </w:t>
      </w:r>
      <w:r w:rsidR="00302325" w:rsidRPr="00642AB8">
        <w:rPr>
          <w:rFonts w:ascii="Times New Roman" w:hAnsi="Times New Roman"/>
        </w:rPr>
        <w:t>also used to prohibit a unstable measurement reporting.</w:t>
      </w:r>
      <w:r w:rsidR="004F04A1" w:rsidRPr="00642AB8">
        <w:rPr>
          <w:rFonts w:ascii="Times New Roman" w:hAnsi="Times New Roman"/>
        </w:rPr>
        <w:t xml:space="preserve"> It is questionable whether L1 event should also consider</w:t>
      </w:r>
      <w:r w:rsidR="00A62E6A" w:rsidRPr="00642AB8">
        <w:rPr>
          <w:rFonts w:ascii="Times New Roman" w:hAnsi="Times New Roman"/>
        </w:rPr>
        <w:t xml:space="preserve"> such processing to enhance the robustness of the measurement result.</w:t>
      </w:r>
    </w:p>
    <w:p w14:paraId="1BF63609" w14:textId="1AC4B260" w:rsidR="00A62E6A" w:rsidRPr="00101958" w:rsidRDefault="00A62E6A" w:rsidP="00FF475E">
      <w:pPr>
        <w:pStyle w:val="Proposal"/>
        <w:widowControl w:val="0"/>
        <w:tabs>
          <w:tab w:val="left" w:pos="1304"/>
        </w:tabs>
        <w:textAlignment w:val="auto"/>
        <w:rPr>
          <w:rFonts w:ascii="Times New Roman" w:hAnsi="Times New Roman"/>
        </w:rPr>
      </w:pPr>
      <w:bookmarkStart w:id="11" w:name="_Toc166243758"/>
      <w:r w:rsidRPr="00101958">
        <w:rPr>
          <w:rFonts w:ascii="Times New Roman" w:hAnsi="Times New Roman"/>
        </w:rPr>
        <w:t>RAN2 further study on the robustness enhancement of the L1 measurement reporting.</w:t>
      </w:r>
      <w:bookmarkEnd w:id="11"/>
    </w:p>
    <w:p w14:paraId="65B95FB1" w14:textId="77777777" w:rsidR="00827C68" w:rsidRPr="00101958" w:rsidRDefault="00827C68" w:rsidP="00827C68">
      <w:pPr>
        <w:pStyle w:val="2"/>
        <w:rPr>
          <w:rFonts w:ascii="Times New Roman" w:hAnsi="Times New Roman" w:cs="Times New Roman"/>
          <w:noProof/>
        </w:rPr>
      </w:pPr>
      <w:r w:rsidRPr="00642AB8">
        <w:rPr>
          <w:rFonts w:ascii="Times New Roman" w:hAnsi="Times New Roman" w:cs="Times New Roman"/>
          <w:noProof/>
        </w:rPr>
        <w:t>Event</w:t>
      </w:r>
      <w:r w:rsidRPr="00101958">
        <w:rPr>
          <w:rFonts w:ascii="Times New Roman" w:hAnsi="Times New Roman" w:cs="Times New Roman"/>
          <w:noProof/>
        </w:rPr>
        <w:t xml:space="preserve"> </w:t>
      </w:r>
      <w:r w:rsidRPr="00642AB8">
        <w:rPr>
          <w:rFonts w:ascii="Times New Roman" w:hAnsi="Times New Roman" w:cs="Times New Roman"/>
          <w:noProof/>
        </w:rPr>
        <w:t>configuration</w:t>
      </w:r>
    </w:p>
    <w:p w14:paraId="5D0AA562" w14:textId="3DBCDA81" w:rsidR="00FD4716" w:rsidRPr="00642AB8" w:rsidRDefault="00FD4716" w:rsidP="00827C68">
      <w:pPr>
        <w:rPr>
          <w:rFonts w:ascii="Times New Roman" w:hAnsi="Times New Roman"/>
          <w:lang w:val="en-US"/>
        </w:rPr>
      </w:pPr>
      <w:r w:rsidRPr="00642AB8">
        <w:rPr>
          <w:rFonts w:ascii="Times New Roman" w:hAnsi="Times New Roman"/>
          <w:lang w:val="en-US"/>
        </w:rPr>
        <w:t xml:space="preserve">In last meeting, RAN2 have </w:t>
      </w:r>
      <w:r w:rsidR="00DD3347" w:rsidRPr="00642AB8">
        <w:rPr>
          <w:rFonts w:ascii="Times New Roman" w:hAnsi="Times New Roman"/>
          <w:lang w:val="en-US"/>
        </w:rPr>
        <w:t>an</w:t>
      </w:r>
      <w:r w:rsidRPr="00642AB8">
        <w:rPr>
          <w:rFonts w:ascii="Times New Roman" w:hAnsi="Times New Roman"/>
          <w:lang w:val="en-US"/>
        </w:rPr>
        <w:t xml:space="preserve"> initial discussion on the </w:t>
      </w:r>
      <w:r w:rsidR="00DD3347" w:rsidRPr="00642AB8">
        <w:rPr>
          <w:rFonts w:ascii="Times New Roman" w:hAnsi="Times New Roman"/>
          <w:lang w:val="en-US"/>
        </w:rPr>
        <w:t>measurement event configuration, and the following agreement were reached:</w:t>
      </w:r>
    </w:p>
    <w:p w14:paraId="73E0E5BA" w14:textId="77777777" w:rsidR="00FD4716" w:rsidRPr="00642AB8" w:rsidRDefault="00FD4716" w:rsidP="00FD4716">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642AB8">
        <w:rPr>
          <w:rFonts w:ascii="Times New Roman" w:hAnsi="Times New Roman"/>
          <w:b/>
          <w:bCs/>
          <w:lang w:val="en-US"/>
        </w:rPr>
        <w:t>Agreements on measurements:</w:t>
      </w:r>
    </w:p>
    <w:p w14:paraId="15DA150C" w14:textId="77777777" w:rsidR="00FD4716" w:rsidRPr="00642AB8" w:rsidRDefault="00FD4716" w:rsidP="00FD4716">
      <w:pPr>
        <w:pStyle w:val="Doc-text2"/>
        <w:numPr>
          <w:ilvl w:val="0"/>
          <w:numId w:val="17"/>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642AB8">
        <w:rPr>
          <w:rFonts w:ascii="Times New Roman" w:hAnsi="Times New Roman"/>
        </w:rPr>
        <w:t>L1 LTM measurement event configuration is associated with L1 measurement resource configuration provided in LTM configuration via RRC signaling.</w:t>
      </w:r>
    </w:p>
    <w:p w14:paraId="6A66F918" w14:textId="090DA992" w:rsidR="00FD4716" w:rsidRPr="00642AB8" w:rsidRDefault="00E11E8F" w:rsidP="00827C68">
      <w:pPr>
        <w:rPr>
          <w:rFonts w:ascii="Times New Roman" w:hAnsi="Times New Roman"/>
          <w:lang w:val="en-US"/>
        </w:rPr>
      </w:pPr>
      <w:r w:rsidRPr="00642AB8">
        <w:rPr>
          <w:rFonts w:ascii="Times New Roman" w:hAnsi="Times New Roman"/>
          <w:lang w:val="en-US"/>
        </w:rPr>
        <w:t xml:space="preserve">In </w:t>
      </w:r>
      <w:r w:rsidR="009A5B39" w:rsidRPr="00642AB8">
        <w:rPr>
          <w:rFonts w:ascii="Times New Roman" w:hAnsi="Times New Roman"/>
          <w:lang w:val="en-US"/>
        </w:rPr>
        <w:t>R16/R17</w:t>
      </w:r>
      <w:r w:rsidR="00627A2A" w:rsidRPr="00642AB8">
        <w:rPr>
          <w:rFonts w:ascii="Times New Roman" w:hAnsi="Times New Roman"/>
          <w:lang w:val="en-US"/>
        </w:rPr>
        <w:t xml:space="preserve"> CHO/CP</w:t>
      </w:r>
      <w:r w:rsidR="0068420F" w:rsidRPr="00642AB8">
        <w:rPr>
          <w:rFonts w:ascii="Times New Roman" w:hAnsi="Times New Roman"/>
          <w:lang w:val="en-US"/>
        </w:rPr>
        <w:t>A</w:t>
      </w:r>
      <w:r w:rsidR="00627A2A" w:rsidRPr="00642AB8">
        <w:rPr>
          <w:rFonts w:ascii="Times New Roman" w:hAnsi="Times New Roman"/>
          <w:lang w:val="en-US"/>
        </w:rPr>
        <w:t>C, the execution condition</w:t>
      </w:r>
      <w:r w:rsidR="00F06E0A" w:rsidRPr="00642AB8">
        <w:rPr>
          <w:rFonts w:ascii="Times New Roman" w:hAnsi="Times New Roman"/>
          <w:lang w:val="en-US"/>
        </w:rPr>
        <w:t>s</w:t>
      </w:r>
      <w:r w:rsidR="00B24023" w:rsidRPr="00642AB8">
        <w:rPr>
          <w:rFonts w:ascii="Times New Roman" w:hAnsi="Times New Roman"/>
          <w:lang w:val="en-US"/>
        </w:rPr>
        <w:t xml:space="preserve"> of each candidate cell</w:t>
      </w:r>
      <w:r w:rsidR="00627A2A" w:rsidRPr="00642AB8">
        <w:rPr>
          <w:rFonts w:ascii="Times New Roman" w:hAnsi="Times New Roman"/>
          <w:lang w:val="en-US"/>
        </w:rPr>
        <w:t xml:space="preserve"> are </w:t>
      </w:r>
      <w:r w:rsidR="00F06E0A" w:rsidRPr="00642AB8">
        <w:rPr>
          <w:rFonts w:ascii="Times New Roman" w:hAnsi="Times New Roman"/>
          <w:lang w:val="en-US"/>
        </w:rPr>
        <w:t>all</w:t>
      </w:r>
      <w:r w:rsidR="00627A2A" w:rsidRPr="00642AB8">
        <w:rPr>
          <w:rFonts w:ascii="Times New Roman" w:hAnsi="Times New Roman"/>
          <w:lang w:val="en-US"/>
        </w:rPr>
        <w:t xml:space="preserve"> configured by source</w:t>
      </w:r>
      <w:r w:rsidR="0068420F" w:rsidRPr="00642AB8">
        <w:rPr>
          <w:rFonts w:ascii="Times New Roman" w:hAnsi="Times New Roman"/>
          <w:lang w:val="en-US"/>
        </w:rPr>
        <w:t xml:space="preserve"> serving</w:t>
      </w:r>
      <w:r w:rsidR="00627A2A" w:rsidRPr="00642AB8">
        <w:rPr>
          <w:rFonts w:ascii="Times New Roman" w:hAnsi="Times New Roman"/>
          <w:lang w:val="en-US"/>
        </w:rPr>
        <w:t xml:space="preserve"> cell, si</w:t>
      </w:r>
      <w:r w:rsidR="0068420F" w:rsidRPr="00642AB8">
        <w:rPr>
          <w:rFonts w:ascii="Times New Roman" w:hAnsi="Times New Roman"/>
          <w:lang w:val="en-US"/>
        </w:rPr>
        <w:t xml:space="preserve">nce source serving node have a good knowledge </w:t>
      </w:r>
      <w:r w:rsidR="00B24023" w:rsidRPr="00642AB8">
        <w:rPr>
          <w:rFonts w:ascii="Times New Roman" w:hAnsi="Times New Roman"/>
          <w:lang w:val="en-US"/>
        </w:rPr>
        <w:t>of the candidate cell</w:t>
      </w:r>
      <w:r w:rsidR="00F06E0A" w:rsidRPr="00642AB8">
        <w:rPr>
          <w:rFonts w:ascii="Times New Roman" w:hAnsi="Times New Roman"/>
          <w:lang w:val="en-US"/>
        </w:rPr>
        <w:t xml:space="preserve"> measurement.</w:t>
      </w:r>
      <w:r w:rsidR="00C11538" w:rsidRPr="00642AB8">
        <w:rPr>
          <w:rFonts w:ascii="Times New Roman" w:hAnsi="Times New Roman"/>
          <w:lang w:val="en-US"/>
        </w:rPr>
        <w:t xml:space="preserve"> And till R18 SCPAC, as subsequent execution</w:t>
      </w:r>
      <w:r w:rsidR="0087079A" w:rsidRPr="00642AB8">
        <w:rPr>
          <w:rFonts w:ascii="Times New Roman" w:hAnsi="Times New Roman"/>
          <w:lang w:val="en-US"/>
        </w:rPr>
        <w:t xml:space="preserve"> procedure</w:t>
      </w:r>
      <w:r w:rsidR="00C11538" w:rsidRPr="00642AB8">
        <w:rPr>
          <w:rFonts w:ascii="Times New Roman" w:hAnsi="Times New Roman"/>
          <w:lang w:val="en-US"/>
        </w:rPr>
        <w:t xml:space="preserve"> is supported</w:t>
      </w:r>
      <w:r w:rsidR="00EA6108" w:rsidRPr="00642AB8">
        <w:rPr>
          <w:rFonts w:ascii="Times New Roman" w:hAnsi="Times New Roman"/>
          <w:lang w:val="en-US"/>
        </w:rPr>
        <w:t xml:space="preserve">, we allow </w:t>
      </w:r>
      <w:r w:rsidR="0087079A" w:rsidRPr="00642AB8">
        <w:rPr>
          <w:rFonts w:ascii="Times New Roman" w:hAnsi="Times New Roman"/>
          <w:lang w:val="en-US"/>
        </w:rPr>
        <w:t xml:space="preserve">the </w:t>
      </w:r>
      <w:r w:rsidR="00EA6108" w:rsidRPr="00642AB8">
        <w:rPr>
          <w:rFonts w:ascii="Times New Roman" w:hAnsi="Times New Roman"/>
          <w:lang w:val="en-US"/>
        </w:rPr>
        <w:t xml:space="preserve">candidate </w:t>
      </w:r>
      <w:r w:rsidR="00720530" w:rsidRPr="00642AB8">
        <w:rPr>
          <w:rFonts w:ascii="Times New Roman" w:hAnsi="Times New Roman"/>
          <w:lang w:val="en-US"/>
        </w:rPr>
        <w:t>SNs</w:t>
      </w:r>
      <w:r w:rsidR="00EA6108" w:rsidRPr="00642AB8">
        <w:rPr>
          <w:rFonts w:ascii="Times New Roman" w:hAnsi="Times New Roman"/>
          <w:lang w:val="en-US"/>
        </w:rPr>
        <w:t xml:space="preserve"> to provide the subsequent execution conditions</w:t>
      </w:r>
      <w:r w:rsidR="001D5B03" w:rsidRPr="00642AB8">
        <w:rPr>
          <w:rFonts w:ascii="Times New Roman" w:hAnsi="Times New Roman"/>
          <w:lang w:val="en-US"/>
        </w:rPr>
        <w:t xml:space="preserve"> as </w:t>
      </w:r>
      <w:r w:rsidR="00720530" w:rsidRPr="00642AB8">
        <w:rPr>
          <w:rFonts w:ascii="Times New Roman" w:hAnsi="Times New Roman"/>
          <w:lang w:val="en-US"/>
        </w:rPr>
        <w:t>i</w:t>
      </w:r>
      <w:r w:rsidR="0024675C" w:rsidRPr="00642AB8">
        <w:rPr>
          <w:rFonts w:ascii="Times New Roman" w:hAnsi="Times New Roman"/>
          <w:lang w:val="en-US"/>
        </w:rPr>
        <w:t xml:space="preserve">t would be easier to let the candidate SN generate the execution conditions for the candidate PSCells selected by the candidate SN, based on the candidate SCG </w:t>
      </w:r>
      <w:r w:rsidR="0024675C" w:rsidRPr="00642AB8">
        <w:rPr>
          <w:rFonts w:ascii="Times New Roman" w:hAnsi="Times New Roman"/>
          <w:i/>
          <w:iCs/>
          <w:lang w:val="en-US"/>
        </w:rPr>
        <w:t>MeasConfig</w:t>
      </w:r>
      <w:r w:rsidR="0024675C" w:rsidRPr="00642AB8">
        <w:rPr>
          <w:rFonts w:ascii="Times New Roman" w:hAnsi="Times New Roman"/>
          <w:lang w:val="en-US"/>
        </w:rPr>
        <w:t>.</w:t>
      </w:r>
    </w:p>
    <w:p w14:paraId="6C2EEE0C" w14:textId="65A154EC" w:rsidR="00720530" w:rsidRPr="00642AB8" w:rsidRDefault="00720530" w:rsidP="00827C68">
      <w:pPr>
        <w:rPr>
          <w:rFonts w:ascii="Times New Roman" w:hAnsi="Times New Roman"/>
        </w:rPr>
      </w:pPr>
      <w:r w:rsidRPr="00642AB8">
        <w:rPr>
          <w:rFonts w:ascii="Times New Roman" w:hAnsi="Times New Roman"/>
          <w:lang w:val="en-US"/>
        </w:rPr>
        <w:t xml:space="preserve">For inter-CU LTM, we think similar </w:t>
      </w:r>
      <w:r w:rsidR="0082412B" w:rsidRPr="00642AB8">
        <w:rPr>
          <w:rFonts w:ascii="Times New Roman" w:hAnsi="Times New Roman"/>
          <w:lang w:val="en-US"/>
        </w:rPr>
        <w:t>principle can be followed</w:t>
      </w:r>
      <w:r w:rsidR="00B64745" w:rsidRPr="00642AB8">
        <w:rPr>
          <w:rFonts w:ascii="Times New Roman" w:hAnsi="Times New Roman"/>
          <w:lang w:val="en-US"/>
        </w:rPr>
        <w:t xml:space="preserve"> to allow e</w:t>
      </w:r>
      <w:r w:rsidR="0082412B" w:rsidRPr="00642AB8">
        <w:rPr>
          <w:rFonts w:ascii="Times New Roman" w:hAnsi="Times New Roman"/>
          <w:lang w:val="en-US"/>
        </w:rPr>
        <w:t xml:space="preserve">ach candidate CU </w:t>
      </w:r>
      <w:r w:rsidR="00B64745" w:rsidRPr="00642AB8">
        <w:rPr>
          <w:rFonts w:ascii="Times New Roman" w:hAnsi="Times New Roman"/>
          <w:lang w:val="en-US"/>
        </w:rPr>
        <w:t xml:space="preserve">to </w:t>
      </w:r>
      <w:r w:rsidR="0082412B" w:rsidRPr="00642AB8">
        <w:rPr>
          <w:rFonts w:ascii="Times New Roman" w:hAnsi="Times New Roman"/>
          <w:lang w:val="en-US"/>
        </w:rPr>
        <w:t xml:space="preserve">generate the L1 event </w:t>
      </w:r>
      <w:r w:rsidR="0065526C" w:rsidRPr="00642AB8">
        <w:rPr>
          <w:rFonts w:ascii="Times New Roman" w:hAnsi="Times New Roman"/>
          <w:lang w:val="en-US"/>
        </w:rPr>
        <w:t xml:space="preserve">configuration </w:t>
      </w:r>
      <w:r w:rsidR="0082412B" w:rsidRPr="00642AB8">
        <w:rPr>
          <w:rFonts w:ascii="Times New Roman" w:hAnsi="Times New Roman"/>
          <w:lang w:val="en-US"/>
        </w:rPr>
        <w:t>for</w:t>
      </w:r>
      <w:r w:rsidR="0065526C" w:rsidRPr="00642AB8">
        <w:rPr>
          <w:rFonts w:ascii="Times New Roman" w:hAnsi="Times New Roman"/>
          <w:lang w:val="en-US"/>
        </w:rPr>
        <w:t xml:space="preserve"> subsequent LTM L1 reporting.</w:t>
      </w:r>
      <w:r w:rsidR="00737EC2" w:rsidRPr="00642AB8">
        <w:rPr>
          <w:rFonts w:ascii="Times New Roman" w:hAnsi="Times New Roman"/>
          <w:lang w:val="en-US"/>
        </w:rPr>
        <w:t xml:space="preserve"> </w:t>
      </w:r>
      <w:r w:rsidR="00060B65" w:rsidRPr="00642AB8">
        <w:rPr>
          <w:rFonts w:ascii="Times New Roman" w:hAnsi="Times New Roman"/>
          <w:lang w:val="en-US"/>
        </w:rPr>
        <w:t xml:space="preserve">The reason is that </w:t>
      </w:r>
      <w:r w:rsidR="003A6E30" w:rsidRPr="00642AB8">
        <w:rPr>
          <w:rFonts w:ascii="Times New Roman" w:hAnsi="Times New Roman"/>
        </w:rPr>
        <w:t>after</w:t>
      </w:r>
      <w:r w:rsidR="00737EC2" w:rsidRPr="00642AB8">
        <w:rPr>
          <w:rFonts w:ascii="Times New Roman" w:hAnsi="Times New Roman"/>
        </w:rPr>
        <w:t xml:space="preserve"> the </w:t>
      </w:r>
      <w:r w:rsidR="00060B65" w:rsidRPr="00642AB8">
        <w:rPr>
          <w:rFonts w:ascii="Times New Roman" w:hAnsi="Times New Roman"/>
        </w:rPr>
        <w:t>serving c</w:t>
      </w:r>
      <w:r w:rsidR="00737EC2" w:rsidRPr="00642AB8">
        <w:rPr>
          <w:rFonts w:ascii="Times New Roman" w:hAnsi="Times New Roman"/>
        </w:rPr>
        <w:t xml:space="preserve">ell change, the </w:t>
      </w:r>
      <w:r w:rsidR="00AB7006" w:rsidRPr="00642AB8">
        <w:rPr>
          <w:rFonts w:ascii="Times New Roman" w:hAnsi="Times New Roman"/>
        </w:rPr>
        <w:t xml:space="preserve">event </w:t>
      </w:r>
      <w:r w:rsidR="00737EC2" w:rsidRPr="00642AB8">
        <w:rPr>
          <w:rFonts w:ascii="Times New Roman" w:hAnsi="Times New Roman"/>
        </w:rPr>
        <w:t xml:space="preserve">configurations for </w:t>
      </w:r>
      <w:r w:rsidR="003A6E30" w:rsidRPr="00642AB8">
        <w:rPr>
          <w:rFonts w:ascii="Times New Roman" w:hAnsi="Times New Roman"/>
        </w:rPr>
        <w:t xml:space="preserve">event-triggered </w:t>
      </w:r>
      <w:r w:rsidR="00AB7006" w:rsidRPr="00642AB8">
        <w:rPr>
          <w:rFonts w:ascii="Times New Roman" w:hAnsi="Times New Roman"/>
        </w:rPr>
        <w:t xml:space="preserve">L1 reporting </w:t>
      </w:r>
      <w:r w:rsidR="00737EC2" w:rsidRPr="00642AB8">
        <w:rPr>
          <w:rFonts w:ascii="Times New Roman" w:hAnsi="Times New Roman"/>
        </w:rPr>
        <w:t xml:space="preserve">evaluation should use different </w:t>
      </w:r>
      <w:r w:rsidR="00AB7006" w:rsidRPr="00642AB8">
        <w:rPr>
          <w:rFonts w:ascii="Times New Roman" w:hAnsi="Times New Roman"/>
        </w:rPr>
        <w:t>threshold</w:t>
      </w:r>
      <w:r w:rsidR="00E32E8C" w:rsidRPr="00642AB8">
        <w:rPr>
          <w:rFonts w:ascii="Times New Roman" w:hAnsi="Times New Roman"/>
        </w:rPr>
        <w:t>/parameters</w:t>
      </w:r>
      <w:r w:rsidR="00737EC2" w:rsidRPr="00642AB8">
        <w:rPr>
          <w:rFonts w:ascii="Times New Roman" w:hAnsi="Times New Roman"/>
        </w:rPr>
        <w:t xml:space="preserve"> for the events given that the radio propagations between the new serving </w:t>
      </w:r>
      <w:r w:rsidR="003A6E30" w:rsidRPr="00642AB8">
        <w:rPr>
          <w:rFonts w:ascii="Times New Roman" w:hAnsi="Times New Roman"/>
        </w:rPr>
        <w:t>c</w:t>
      </w:r>
      <w:r w:rsidR="00737EC2" w:rsidRPr="00642AB8">
        <w:rPr>
          <w:rFonts w:ascii="Times New Roman" w:hAnsi="Times New Roman"/>
        </w:rPr>
        <w:t xml:space="preserve">ell and its neighbours are different from those corresponding to previous source </w:t>
      </w:r>
      <w:r w:rsidR="003A6E30" w:rsidRPr="00642AB8">
        <w:rPr>
          <w:rFonts w:ascii="Times New Roman" w:hAnsi="Times New Roman"/>
        </w:rPr>
        <w:t>serving c</w:t>
      </w:r>
      <w:r w:rsidR="00737EC2" w:rsidRPr="00642AB8">
        <w:rPr>
          <w:rFonts w:ascii="Times New Roman" w:hAnsi="Times New Roman"/>
        </w:rPr>
        <w:t>ell.</w:t>
      </w:r>
      <w:r w:rsidR="00234CC4" w:rsidRPr="00642AB8">
        <w:rPr>
          <w:rFonts w:ascii="Times New Roman" w:hAnsi="Times New Roman"/>
        </w:rPr>
        <w:t xml:space="preserve"> And the L1 event configuration should be contained in the candidate cell configuration</w:t>
      </w:r>
      <w:r w:rsidR="00090128" w:rsidRPr="00642AB8">
        <w:rPr>
          <w:rFonts w:ascii="Times New Roman" w:hAnsi="Times New Roman"/>
        </w:rPr>
        <w:t xml:space="preserve"> accordingly since UE will only use it when the candidate cell becomes serving cell.</w:t>
      </w:r>
    </w:p>
    <w:p w14:paraId="7033F55C" w14:textId="2CAA12F0" w:rsidR="00827C68" w:rsidRPr="00642AB8" w:rsidRDefault="00827C68" w:rsidP="00827C68">
      <w:pPr>
        <w:pStyle w:val="Proposal"/>
        <w:widowControl w:val="0"/>
        <w:tabs>
          <w:tab w:val="left" w:pos="1304"/>
        </w:tabs>
        <w:textAlignment w:val="auto"/>
        <w:rPr>
          <w:rFonts w:ascii="Times New Roman" w:hAnsi="Times New Roman"/>
        </w:rPr>
      </w:pPr>
      <w:bookmarkStart w:id="12" w:name="OLE_LINK1"/>
      <w:bookmarkStart w:id="13" w:name="_Toc166243759"/>
      <w:r w:rsidRPr="00101958">
        <w:rPr>
          <w:rFonts w:ascii="Times New Roman" w:hAnsi="Times New Roman"/>
        </w:rPr>
        <w:t>L1 event for measurement reporting</w:t>
      </w:r>
      <w:bookmarkEnd w:id="12"/>
      <w:r w:rsidRPr="00101958">
        <w:rPr>
          <w:rFonts w:ascii="Times New Roman" w:hAnsi="Times New Roman"/>
        </w:rPr>
        <w:t xml:space="preserve"> for subsequent LTM is </w:t>
      </w:r>
      <w:r w:rsidRPr="00642AB8">
        <w:rPr>
          <w:rFonts w:ascii="Times New Roman" w:hAnsi="Times New Roman"/>
        </w:rPr>
        <w:t>con</w:t>
      </w:r>
      <w:r w:rsidRPr="00101958">
        <w:rPr>
          <w:rFonts w:ascii="Times New Roman" w:hAnsi="Times New Roman"/>
        </w:rPr>
        <w:t xml:space="preserve">figured by each candidate </w:t>
      </w:r>
      <w:r w:rsidR="00A83D48" w:rsidRPr="00101958">
        <w:rPr>
          <w:rFonts w:ascii="Times New Roman" w:hAnsi="Times New Roman"/>
        </w:rPr>
        <w:t>CU</w:t>
      </w:r>
      <w:r w:rsidRPr="00101958">
        <w:rPr>
          <w:rFonts w:ascii="Times New Roman" w:hAnsi="Times New Roman"/>
        </w:rPr>
        <w:t>.</w:t>
      </w:r>
      <w:bookmarkEnd w:id="13"/>
    </w:p>
    <w:p w14:paraId="2E4263C9" w14:textId="36ABCA81" w:rsidR="00827C68" w:rsidRPr="00642AB8" w:rsidRDefault="00827C68" w:rsidP="00642AB8">
      <w:pPr>
        <w:pStyle w:val="Proposal"/>
        <w:widowControl w:val="0"/>
        <w:tabs>
          <w:tab w:val="left" w:pos="1304"/>
        </w:tabs>
        <w:textAlignment w:val="auto"/>
        <w:rPr>
          <w:rFonts w:ascii="Times New Roman" w:hAnsi="Times New Roman"/>
        </w:rPr>
      </w:pPr>
      <w:bookmarkStart w:id="14" w:name="_Toc166243760"/>
      <w:r w:rsidRPr="00642AB8">
        <w:rPr>
          <w:rFonts w:ascii="Times New Roman" w:hAnsi="Times New Roman"/>
        </w:rPr>
        <w:t xml:space="preserve">L1 event configuration </w:t>
      </w:r>
      <w:r w:rsidR="00090128" w:rsidRPr="00642AB8">
        <w:rPr>
          <w:rFonts w:ascii="Times New Roman" w:hAnsi="Times New Roman"/>
        </w:rPr>
        <w:t>is</w:t>
      </w:r>
      <w:r w:rsidRPr="00642AB8">
        <w:rPr>
          <w:rFonts w:ascii="Times New Roman" w:hAnsi="Times New Roman"/>
        </w:rPr>
        <w:t xml:space="preserve"> included in the candidate cell </w:t>
      </w:r>
      <w:r w:rsidR="0055255B" w:rsidRPr="00642AB8">
        <w:rPr>
          <w:rFonts w:ascii="Times New Roman" w:hAnsi="Times New Roman"/>
        </w:rPr>
        <w:t>configuration</w:t>
      </w:r>
      <w:r w:rsidRPr="00642AB8">
        <w:rPr>
          <w:rFonts w:ascii="Times New Roman" w:hAnsi="Times New Roman"/>
        </w:rPr>
        <w:t>, i.e. inside the RRC container of each candidate cell.</w:t>
      </w:r>
      <w:bookmarkEnd w:id="14"/>
    </w:p>
    <w:p w14:paraId="63965863" w14:textId="1C5643EA" w:rsidR="000402BD" w:rsidRPr="00642AB8" w:rsidRDefault="004C3AF3" w:rsidP="000F7723">
      <w:pPr>
        <w:pStyle w:val="2"/>
        <w:rPr>
          <w:rFonts w:ascii="Times New Roman" w:hAnsi="Times New Roman" w:cs="Times New Roman"/>
        </w:rPr>
      </w:pPr>
      <w:r w:rsidRPr="00642AB8">
        <w:rPr>
          <w:rFonts w:ascii="Times New Roman" w:hAnsi="Times New Roman" w:cs="Times New Roman"/>
        </w:rPr>
        <w:lastRenderedPageBreak/>
        <w:t>Report</w:t>
      </w:r>
      <w:r w:rsidR="006D3118" w:rsidRPr="00642AB8">
        <w:rPr>
          <w:rFonts w:ascii="Times New Roman" w:hAnsi="Times New Roman" w:cs="Times New Roman"/>
        </w:rPr>
        <w:t>ing</w:t>
      </w:r>
    </w:p>
    <w:p w14:paraId="0BCB66EC" w14:textId="7EFB4F1D" w:rsidR="009C5D6D" w:rsidRPr="00642AB8" w:rsidRDefault="009C5D6D" w:rsidP="009C5D6D">
      <w:pPr>
        <w:pStyle w:val="00Text"/>
      </w:pPr>
      <w:r w:rsidRPr="00101958">
        <w:t>Another issue is which UL signaling shall be used for event triggered L1 measurement reporting</w:t>
      </w:r>
      <w:r w:rsidR="000719BE" w:rsidRPr="00642AB8">
        <w:t xml:space="preserve"> in R19 LTM</w:t>
      </w:r>
      <w:r w:rsidRPr="00642AB8">
        <w:t>. Generally, we can consider the following alternative options:</w:t>
      </w:r>
    </w:p>
    <w:p w14:paraId="41AA5E5C" w14:textId="2A911160" w:rsidR="009C5D6D" w:rsidRPr="00642AB8" w:rsidRDefault="009C5D6D" w:rsidP="00C212D8">
      <w:pPr>
        <w:pStyle w:val="00Text"/>
        <w:numPr>
          <w:ilvl w:val="0"/>
          <w:numId w:val="14"/>
        </w:numPr>
      </w:pPr>
      <w:r w:rsidRPr="00642AB8">
        <w:t>Alt1: MAC</w:t>
      </w:r>
      <w:r w:rsidR="003D42CA" w:rsidRPr="00642AB8">
        <w:t xml:space="preserve"> </w:t>
      </w:r>
      <w:r w:rsidRPr="00642AB8">
        <w:t xml:space="preserve">CE </w:t>
      </w:r>
      <w:r w:rsidR="00234D87" w:rsidRPr="00642AB8">
        <w:t>based reporting</w:t>
      </w:r>
      <w:r w:rsidRPr="00642AB8">
        <w:t xml:space="preserve">: the UE can report the </w:t>
      </w:r>
      <w:r w:rsidR="00234D87" w:rsidRPr="00642AB8">
        <w:t>measurement result through</w:t>
      </w:r>
      <w:r w:rsidRPr="00642AB8">
        <w:t xml:space="preserve"> a MAC-CE message. When the </w:t>
      </w:r>
      <w:r w:rsidR="00234D87" w:rsidRPr="00642AB8">
        <w:t>event is triggered</w:t>
      </w:r>
      <w:r w:rsidRPr="00642AB8">
        <w:t>, the UE</w:t>
      </w:r>
      <w:r w:rsidR="00234D87" w:rsidRPr="00642AB8">
        <w:t xml:space="preserve"> generate the MAC CE for L1 measurement reporting</w:t>
      </w:r>
      <w:r w:rsidRPr="00642AB8">
        <w:t>.</w:t>
      </w:r>
    </w:p>
    <w:p w14:paraId="70925E48" w14:textId="3B4F451E" w:rsidR="00BE79D2" w:rsidRPr="00642AB8" w:rsidRDefault="00BE79D2" w:rsidP="00C212D8">
      <w:pPr>
        <w:pStyle w:val="00Text"/>
        <w:numPr>
          <w:ilvl w:val="0"/>
          <w:numId w:val="15"/>
        </w:numPr>
      </w:pPr>
      <w:r w:rsidRPr="00642AB8">
        <w:t xml:space="preserve">For </w:t>
      </w:r>
      <w:r w:rsidR="003D42CA" w:rsidRPr="00642AB8">
        <w:t>MAC CE based L1 measurement reporting</w:t>
      </w:r>
      <w:r w:rsidR="00831D11" w:rsidRPr="00642AB8">
        <w:t xml:space="preserve">, the most significant benefit is the flexible size of </w:t>
      </w:r>
      <w:r w:rsidR="00AD35B1" w:rsidRPr="00642AB8">
        <w:t>MAC CE. By comparing with UCI, larger amount of measurements can be reported to NW with</w:t>
      </w:r>
      <w:r w:rsidR="00B359ED" w:rsidRPr="00642AB8">
        <w:t>in</w:t>
      </w:r>
      <w:r w:rsidR="00AD35B1" w:rsidRPr="00642AB8">
        <w:t xml:space="preserve"> one </w:t>
      </w:r>
      <w:r w:rsidR="00B43F10" w:rsidRPr="00642AB8">
        <w:t xml:space="preserve">MAC CE, which can </w:t>
      </w:r>
      <w:r w:rsidR="00B359ED" w:rsidRPr="00642AB8">
        <w:t>provide</w:t>
      </w:r>
      <w:r w:rsidR="00B43F10" w:rsidRPr="00642AB8">
        <w:t xml:space="preserve"> </w:t>
      </w:r>
      <w:r w:rsidR="00B359ED" w:rsidRPr="00642AB8">
        <w:t>an</w:t>
      </w:r>
      <w:r w:rsidR="00B43F10" w:rsidRPr="00642AB8">
        <w:t xml:space="preserve"> overall </w:t>
      </w:r>
      <w:r w:rsidR="0096318A" w:rsidRPr="00642AB8">
        <w:t xml:space="preserve">cognition of the </w:t>
      </w:r>
      <w:r w:rsidR="00B359ED" w:rsidRPr="00642AB8">
        <w:t xml:space="preserve">LTM </w:t>
      </w:r>
      <w:r w:rsidR="0096318A" w:rsidRPr="00642AB8">
        <w:t>candidate cells/beams</w:t>
      </w:r>
      <w:r w:rsidR="00B359ED" w:rsidRPr="00642AB8">
        <w:t>.</w:t>
      </w:r>
    </w:p>
    <w:p w14:paraId="0A6E5773" w14:textId="3D5A71C8" w:rsidR="001C2FF8" w:rsidRPr="00642AB8" w:rsidRDefault="00B359ED" w:rsidP="00C212D8">
      <w:pPr>
        <w:pStyle w:val="00Text"/>
        <w:numPr>
          <w:ilvl w:val="0"/>
          <w:numId w:val="15"/>
        </w:numPr>
      </w:pPr>
      <w:r w:rsidRPr="00642AB8">
        <w:t xml:space="preserve">Another </w:t>
      </w:r>
      <w:r w:rsidR="004268D3" w:rsidRPr="00642AB8">
        <w:t xml:space="preserve">advantage of MAC CE based L1 measurement reporting is about the UL grant </w:t>
      </w:r>
      <w:r w:rsidR="006A72EE" w:rsidRPr="00642AB8">
        <w:t>acquisition</w:t>
      </w:r>
      <w:r w:rsidR="004268D3" w:rsidRPr="00642AB8">
        <w:t xml:space="preserve">. </w:t>
      </w:r>
      <w:r w:rsidR="00F0288F" w:rsidRPr="00642AB8">
        <w:t>As we know, for event triggered L1 reporting, NW may not be able to predict the e</w:t>
      </w:r>
      <w:r w:rsidR="00901923" w:rsidRPr="00642AB8">
        <w:t>xactly timing of the triggered event, that is, NW may not be able to provide a precise UL grant for such report</w:t>
      </w:r>
      <w:r w:rsidR="00431391" w:rsidRPr="00642AB8">
        <w:t xml:space="preserve">. MAC CE based L1 </w:t>
      </w:r>
      <w:r w:rsidR="00BB53CE" w:rsidRPr="00642AB8">
        <w:t xml:space="preserve">measurement </w:t>
      </w:r>
      <w:r w:rsidR="00431391" w:rsidRPr="00642AB8">
        <w:t>report</w:t>
      </w:r>
      <w:r w:rsidR="00BB53CE" w:rsidRPr="00642AB8">
        <w:t xml:space="preserve"> can </w:t>
      </w:r>
      <w:r w:rsidR="00163051" w:rsidRPr="00642AB8">
        <w:t xml:space="preserve">be transmitted with any </w:t>
      </w:r>
      <w:r w:rsidR="00C45865" w:rsidRPr="00642AB8">
        <w:t>available</w:t>
      </w:r>
      <w:r w:rsidR="00163051" w:rsidRPr="00642AB8">
        <w:t xml:space="preserve"> UL </w:t>
      </w:r>
      <w:r w:rsidR="00C45865" w:rsidRPr="00642AB8">
        <w:t>resources (</w:t>
      </w:r>
      <w:r w:rsidR="00163051" w:rsidRPr="00642AB8">
        <w:t>i.e. CG, DG or UL grant indicated in RAR</w:t>
      </w:r>
      <w:r w:rsidR="00C45865" w:rsidRPr="00642AB8">
        <w:t xml:space="preserve">) without limitation. And SR can also be triggered in case there are no available UL resources. </w:t>
      </w:r>
    </w:p>
    <w:p w14:paraId="78585551" w14:textId="40143FF1" w:rsidR="009C5D6D" w:rsidRPr="00642AB8" w:rsidRDefault="009C5D6D" w:rsidP="00C212D8">
      <w:pPr>
        <w:pStyle w:val="00Text"/>
        <w:numPr>
          <w:ilvl w:val="0"/>
          <w:numId w:val="14"/>
        </w:numPr>
      </w:pPr>
      <w:r w:rsidRPr="00642AB8">
        <w:t>Alt2: UCI-based</w:t>
      </w:r>
      <w:r w:rsidR="00774618" w:rsidRPr="00642AB8">
        <w:t xml:space="preserve"> reporting: another way is to reuse existing way for event triggered L1 measurement reporting. </w:t>
      </w:r>
      <w:r w:rsidRPr="00642AB8">
        <w:t>For that, the gNB can provide preconfigured physical layer resource, for example PUCCH and the UE can transmit the UCI in the preconfigured PUCCH resource.</w:t>
      </w:r>
    </w:p>
    <w:p w14:paraId="414C13F3" w14:textId="77777777" w:rsidR="00BC5A67" w:rsidRPr="00642AB8" w:rsidRDefault="00C45865" w:rsidP="00C212D8">
      <w:pPr>
        <w:pStyle w:val="00Text"/>
        <w:numPr>
          <w:ilvl w:val="0"/>
          <w:numId w:val="15"/>
        </w:numPr>
      </w:pPr>
      <w:r w:rsidRPr="00642AB8">
        <w:t>UCI based L1 measurement reporting</w:t>
      </w:r>
      <w:r w:rsidR="00D31093" w:rsidRPr="00642AB8">
        <w:t xml:space="preserve"> has been introduced since R15</w:t>
      </w:r>
      <w:r w:rsidR="009C28E2" w:rsidRPr="00642AB8">
        <w:t xml:space="preserve">, </w:t>
      </w:r>
      <w:r w:rsidR="00D31093" w:rsidRPr="00642AB8">
        <w:t xml:space="preserve">UE report the beam measurement result </w:t>
      </w:r>
      <w:r w:rsidR="004B692F" w:rsidRPr="00642AB8">
        <w:t>through PUCCH or PUSCH</w:t>
      </w:r>
      <w:r w:rsidR="003D53A1" w:rsidRPr="00642AB8">
        <w:t xml:space="preserve">. </w:t>
      </w:r>
      <w:r w:rsidR="009C28E2" w:rsidRPr="00642AB8">
        <w:t xml:space="preserve">Reusing the UCI based L1 measurement reporting can bring </w:t>
      </w:r>
      <w:r w:rsidR="000A5A82" w:rsidRPr="00642AB8">
        <w:t>gains on latency, which is very important for</w:t>
      </w:r>
      <w:r w:rsidR="000278B2" w:rsidRPr="00642AB8">
        <w:t xml:space="preserve"> providing a </w:t>
      </w:r>
      <w:r w:rsidR="005264ED" w:rsidRPr="00642AB8">
        <w:t>real-time measurement</w:t>
      </w:r>
      <w:r w:rsidR="000278B2" w:rsidRPr="00642AB8">
        <w:t>.</w:t>
      </w:r>
      <w:r w:rsidR="004B692F" w:rsidRPr="00642AB8">
        <w:t xml:space="preserve"> </w:t>
      </w:r>
    </w:p>
    <w:p w14:paraId="0FEFD27D" w14:textId="1B7BA9F6" w:rsidR="005678C8" w:rsidRPr="00642AB8" w:rsidRDefault="00BC5A67" w:rsidP="00C212D8">
      <w:pPr>
        <w:pStyle w:val="00Text"/>
        <w:numPr>
          <w:ilvl w:val="0"/>
          <w:numId w:val="15"/>
        </w:numPr>
      </w:pPr>
      <w:r w:rsidRPr="00642AB8">
        <w:t>While UCI requ</w:t>
      </w:r>
      <w:r w:rsidR="00547FCC" w:rsidRPr="00642AB8">
        <w:t>ire pre-configured PUCCH resources and NW should be aware of the UCI</w:t>
      </w:r>
      <w:r w:rsidR="00BD3B7A" w:rsidRPr="00642AB8">
        <w:t xml:space="preserve"> format</w:t>
      </w:r>
      <w:r w:rsidR="00547FCC" w:rsidRPr="00642AB8">
        <w:t xml:space="preserve"> </w:t>
      </w:r>
      <w:r w:rsidR="00BD3B7A" w:rsidRPr="00642AB8">
        <w:t xml:space="preserve">contained in PUSCH/PUCCH, which is </w:t>
      </w:r>
      <w:r w:rsidR="00E06544" w:rsidRPr="00642AB8">
        <w:t>not feasible for event triggered L1 measurement reporting.</w:t>
      </w:r>
      <w:r w:rsidR="00F92B6D" w:rsidRPr="00642AB8">
        <w:t xml:space="preserve"> </w:t>
      </w:r>
    </w:p>
    <w:p w14:paraId="72B5262F" w14:textId="3A15F89E" w:rsidR="005678C8" w:rsidRPr="00642AB8" w:rsidRDefault="0054665D" w:rsidP="006B75C8">
      <w:pPr>
        <w:pStyle w:val="Proposal"/>
        <w:widowControl w:val="0"/>
        <w:tabs>
          <w:tab w:val="left" w:pos="1304"/>
        </w:tabs>
        <w:textAlignment w:val="auto"/>
        <w:rPr>
          <w:rFonts w:ascii="Times New Roman" w:hAnsi="Times New Roman"/>
        </w:rPr>
      </w:pPr>
      <w:bookmarkStart w:id="15" w:name="_Toc166243761"/>
      <w:r w:rsidRPr="00642AB8">
        <w:rPr>
          <w:rFonts w:ascii="Times New Roman" w:hAnsi="Times New Roman"/>
        </w:rPr>
        <w:t xml:space="preserve">MAC CE is used as </w:t>
      </w:r>
      <w:r w:rsidR="007F42CB" w:rsidRPr="00642AB8">
        <w:rPr>
          <w:rFonts w:ascii="Times New Roman" w:hAnsi="Times New Roman"/>
        </w:rPr>
        <w:t>UL signalling that conve</w:t>
      </w:r>
      <w:r w:rsidR="00CE7832" w:rsidRPr="00642AB8">
        <w:rPr>
          <w:rFonts w:ascii="Times New Roman" w:hAnsi="Times New Roman"/>
        </w:rPr>
        <w:t>ys</w:t>
      </w:r>
      <w:r w:rsidR="005678C8" w:rsidRPr="00101958">
        <w:rPr>
          <w:rFonts w:ascii="Times New Roman" w:hAnsi="Times New Roman"/>
        </w:rPr>
        <w:t xml:space="preserve"> </w:t>
      </w:r>
      <w:r w:rsidR="00831D11" w:rsidRPr="00101958">
        <w:rPr>
          <w:rFonts w:ascii="Times New Roman" w:hAnsi="Times New Roman"/>
        </w:rPr>
        <w:t xml:space="preserve">the </w:t>
      </w:r>
      <w:r w:rsidR="005678C8" w:rsidRPr="00642AB8">
        <w:rPr>
          <w:rFonts w:ascii="Times New Roman" w:hAnsi="Times New Roman"/>
        </w:rPr>
        <w:t>event triggered L1 measurement report.</w:t>
      </w:r>
      <w:bookmarkEnd w:id="15"/>
    </w:p>
    <w:p w14:paraId="31B676C6" w14:textId="50088A79" w:rsidR="000402BD" w:rsidRPr="00642AB8" w:rsidRDefault="003D42CA" w:rsidP="006B75C8">
      <w:pPr>
        <w:pStyle w:val="00Text"/>
      </w:pPr>
      <w:r w:rsidRPr="00642AB8">
        <w:t>Regarding to the content of the reporting</w:t>
      </w:r>
      <w:r w:rsidR="00B51EAF" w:rsidRPr="00642AB8">
        <w:t xml:space="preserve">, R18 </w:t>
      </w:r>
      <w:r w:rsidR="006B75C8" w:rsidRPr="00642AB8">
        <w:t xml:space="preserve">candidate cell L1 measurement report includes the </w:t>
      </w:r>
      <w:r w:rsidR="00B51EAF" w:rsidRPr="00642AB8">
        <w:t>L1-RSRP and SSBRI</w:t>
      </w:r>
      <w:r w:rsidRPr="00642AB8">
        <w:t xml:space="preserve"> </w:t>
      </w:r>
      <w:r w:rsidR="006B75C8" w:rsidRPr="00642AB8">
        <w:t xml:space="preserve">for the configured </w:t>
      </w:r>
      <w:r w:rsidR="003952F3" w:rsidRPr="00642AB8">
        <w:t>SSBs.</w:t>
      </w:r>
      <w:r w:rsidR="00451CC0" w:rsidRPr="00642AB8">
        <w:t xml:space="preserve"> Similar content can be also applied for event triggered L1 measurement repo</w:t>
      </w:r>
      <w:r w:rsidR="00091E2F" w:rsidRPr="00642AB8">
        <w:t>rting and as this is RAN1 scope, we could leave it to RAN1 to decide.</w:t>
      </w:r>
    </w:p>
    <w:p w14:paraId="1E40C94E" w14:textId="5D0292A5" w:rsidR="005E4B09" w:rsidRDefault="00522F6E" w:rsidP="006C5A5D">
      <w:pPr>
        <w:pStyle w:val="Proposal"/>
        <w:widowControl w:val="0"/>
        <w:tabs>
          <w:tab w:val="left" w:pos="1304"/>
        </w:tabs>
        <w:textAlignment w:val="auto"/>
        <w:rPr>
          <w:rFonts w:ascii="Times New Roman" w:hAnsi="Times New Roman"/>
        </w:rPr>
      </w:pPr>
      <w:bookmarkStart w:id="16" w:name="_Toc141709608"/>
      <w:bookmarkStart w:id="17" w:name="_Toc142319129"/>
      <w:bookmarkStart w:id="18" w:name="_Toc142319684"/>
      <w:bookmarkStart w:id="19" w:name="_Toc142320250"/>
      <w:bookmarkStart w:id="20" w:name="_Toc141709609"/>
      <w:bookmarkStart w:id="21" w:name="_Toc142319130"/>
      <w:bookmarkStart w:id="22" w:name="_Toc142319685"/>
      <w:bookmarkStart w:id="23" w:name="_Toc142320251"/>
      <w:bookmarkStart w:id="24" w:name="_Toc134200534"/>
      <w:bookmarkStart w:id="25" w:name="_Toc134258841"/>
      <w:bookmarkStart w:id="26" w:name="_Toc134694337"/>
      <w:bookmarkStart w:id="27" w:name="_Toc134694355"/>
      <w:bookmarkStart w:id="28" w:name="_Toc134694373"/>
      <w:bookmarkStart w:id="29" w:name="_Toc131429200"/>
      <w:bookmarkStart w:id="30" w:name="_Toc131436264"/>
      <w:bookmarkStart w:id="31" w:name="_Toc131491341"/>
      <w:bookmarkStart w:id="32" w:name="_Toc134200535"/>
      <w:bookmarkStart w:id="33" w:name="_Toc134258842"/>
      <w:bookmarkStart w:id="34" w:name="_Toc134694338"/>
      <w:bookmarkStart w:id="35" w:name="_Toc134694356"/>
      <w:bookmarkStart w:id="36" w:name="_Toc134694374"/>
      <w:bookmarkStart w:id="37" w:name="_Toc131429201"/>
      <w:bookmarkStart w:id="38" w:name="_Toc131436265"/>
      <w:bookmarkStart w:id="39" w:name="_Toc131491342"/>
      <w:bookmarkStart w:id="40" w:name="_Toc134200536"/>
      <w:bookmarkStart w:id="41" w:name="_Toc134258843"/>
      <w:bookmarkStart w:id="42" w:name="_Toc134694339"/>
      <w:bookmarkStart w:id="43" w:name="_Toc134694357"/>
      <w:bookmarkStart w:id="44" w:name="_Toc134694375"/>
      <w:bookmarkStart w:id="45" w:name="_Toc142319142"/>
      <w:bookmarkStart w:id="46" w:name="_Toc142319697"/>
      <w:bookmarkStart w:id="47" w:name="_Toc142320263"/>
      <w:bookmarkStart w:id="48" w:name="_Toc131429203"/>
      <w:bookmarkStart w:id="49" w:name="_Toc131436267"/>
      <w:bookmarkStart w:id="50" w:name="_Toc131491344"/>
      <w:bookmarkStart w:id="51" w:name="_Toc131429204"/>
      <w:bookmarkStart w:id="52" w:name="_Toc131436268"/>
      <w:bookmarkStart w:id="53" w:name="_Toc131491345"/>
      <w:bookmarkStart w:id="54" w:name="_Toc131429205"/>
      <w:bookmarkStart w:id="55" w:name="_Toc131436269"/>
      <w:bookmarkStart w:id="56" w:name="_Toc131491346"/>
      <w:bookmarkStart w:id="57" w:name="_Toc131429206"/>
      <w:bookmarkStart w:id="58" w:name="_Toc131436270"/>
      <w:bookmarkStart w:id="59" w:name="_Toc131491347"/>
      <w:bookmarkStart w:id="60" w:name="_Toc131429207"/>
      <w:bookmarkStart w:id="61" w:name="_Toc131436271"/>
      <w:bookmarkStart w:id="62" w:name="_Toc131491348"/>
      <w:bookmarkStart w:id="63" w:name="_Toc131429208"/>
      <w:bookmarkStart w:id="64" w:name="_Toc131436272"/>
      <w:bookmarkStart w:id="65" w:name="_Toc131491349"/>
      <w:bookmarkStart w:id="66" w:name="_Toc142319148"/>
      <w:bookmarkStart w:id="67" w:name="_Toc142319703"/>
      <w:bookmarkStart w:id="68" w:name="_Toc142320269"/>
      <w:bookmarkStart w:id="69" w:name="_Hlk162533596"/>
      <w:bookmarkStart w:id="70" w:name="_Toc16624376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642AB8">
        <w:rPr>
          <w:rFonts w:ascii="Times New Roman" w:hAnsi="Times New Roman"/>
        </w:rPr>
        <w:t xml:space="preserve">It is up to RAN1 </w:t>
      </w:r>
      <w:r w:rsidR="00091E2F" w:rsidRPr="00642AB8">
        <w:rPr>
          <w:rFonts w:ascii="Times New Roman" w:hAnsi="Times New Roman"/>
        </w:rPr>
        <w:t>to determine the content of th</w:t>
      </w:r>
      <w:r w:rsidRPr="00642AB8">
        <w:rPr>
          <w:rFonts w:ascii="Times New Roman" w:hAnsi="Times New Roman"/>
        </w:rPr>
        <w:t xml:space="preserve">e </w:t>
      </w:r>
      <w:r w:rsidR="00091E2F" w:rsidRPr="00642AB8">
        <w:rPr>
          <w:rFonts w:ascii="Times New Roman" w:hAnsi="Times New Roman"/>
        </w:rPr>
        <w:t>event triggered</w:t>
      </w:r>
      <w:r w:rsidRPr="00642AB8">
        <w:rPr>
          <w:rFonts w:ascii="Times New Roman" w:hAnsi="Times New Roman"/>
        </w:rPr>
        <w:t xml:space="preserve"> </w:t>
      </w:r>
      <w:r w:rsidR="00091E2F" w:rsidRPr="00642AB8">
        <w:rPr>
          <w:rFonts w:ascii="Times New Roman" w:hAnsi="Times New Roman"/>
        </w:rPr>
        <w:t xml:space="preserve">L1 </w:t>
      </w:r>
      <w:r w:rsidRPr="00642AB8">
        <w:rPr>
          <w:rFonts w:ascii="Times New Roman" w:hAnsi="Times New Roman"/>
        </w:rPr>
        <w:t>measurement report</w:t>
      </w:r>
      <w:r w:rsidR="001A6D86" w:rsidRPr="00642AB8">
        <w:rPr>
          <w:rFonts w:ascii="Times New Roman" w:hAnsi="Times New Roman"/>
        </w:rPr>
        <w:t>.</w:t>
      </w:r>
      <w:bookmarkEnd w:id="70"/>
    </w:p>
    <w:p w14:paraId="30E2D946" w14:textId="77777777" w:rsidR="006B6F0F" w:rsidRPr="00642AB8" w:rsidRDefault="006B6F0F" w:rsidP="006B6F0F">
      <w:pPr>
        <w:rPr>
          <w:rFonts w:ascii="Times New Roman" w:hAnsi="Times New Roman"/>
        </w:rPr>
      </w:pPr>
      <w:r w:rsidRPr="00642AB8">
        <w:rPr>
          <w:rFonts w:ascii="Times New Roman" w:hAnsi="Times New Roman"/>
        </w:rPr>
        <w:t>Another issue is on the amount of triggered reporting. In L3 measurement event, UE includes the measurement result in the measurement report list if the cell triggers the event and</w:t>
      </w:r>
      <w:r w:rsidRPr="00101958">
        <w:rPr>
          <w:rFonts w:ascii="Times New Roman" w:hAnsi="Times New Roman"/>
        </w:rPr>
        <w:t xml:space="preserve"> the measurement result of the cell will be also reported in subsequent measurement reporting</w:t>
      </w:r>
      <w:r w:rsidRPr="00642AB8">
        <w:rPr>
          <w:rFonts w:ascii="Times New Roman" w:hAnsi="Times New Roman"/>
        </w:rPr>
        <w:t xml:space="preserve"> until the leaving condition is fulfilled. For L1 event triggered measurement reporting, it is questionable whether the subsequent measurement reporting is needed, and whether the subsequent measurement reporting relies on event-triggered measurement reporting or existing semi-persistence L1 measurement reporting. In our understanding, it is related to whether the one-shot L1 measurement reporting is sufficient for NW to make a LTM cell switch decision. Thus, one straightforward way is to rely on NW to determine whether the subsequent measurement reporting is needed, i.e. NW may trigger the semi-persistence L1 measurement reporting if the received event triggered L1 measurement reporting is not sufficient to assist NW to select a proper target cell.</w:t>
      </w:r>
    </w:p>
    <w:p w14:paraId="46C0B635" w14:textId="226206B0" w:rsidR="006B6F0F" w:rsidRPr="006B6F0F" w:rsidRDefault="006B6F0F" w:rsidP="006B6F0F">
      <w:pPr>
        <w:pStyle w:val="Proposal"/>
        <w:widowControl w:val="0"/>
        <w:tabs>
          <w:tab w:val="left" w:pos="1304"/>
        </w:tabs>
        <w:textAlignment w:val="auto"/>
        <w:rPr>
          <w:rFonts w:ascii="Times New Roman" w:hAnsi="Times New Roman"/>
        </w:rPr>
      </w:pPr>
      <w:bookmarkStart w:id="71" w:name="_Toc166243763"/>
      <w:r w:rsidRPr="00642AB8">
        <w:rPr>
          <w:rFonts w:ascii="Times New Roman" w:hAnsi="Times New Roman"/>
        </w:rPr>
        <w:t>R</w:t>
      </w:r>
      <w:r w:rsidRPr="00101958">
        <w:rPr>
          <w:rFonts w:ascii="Times New Roman" w:hAnsi="Times New Roman"/>
        </w:rPr>
        <w:t xml:space="preserve">AN2 study whether and how the subsequent measurement reporting is supported for </w:t>
      </w:r>
      <w:r w:rsidRPr="00642AB8">
        <w:rPr>
          <w:rFonts w:ascii="Times New Roman" w:hAnsi="Times New Roman"/>
        </w:rPr>
        <w:t>event triggered L1 measurement reporting.</w:t>
      </w:r>
      <w:bookmarkEnd w:id="71"/>
    </w:p>
    <w:bookmarkEnd w:id="69"/>
    <w:p w14:paraId="4D3C46A5" w14:textId="77777777" w:rsidR="008E065E" w:rsidRPr="00642AB8" w:rsidRDefault="00C01F33" w:rsidP="001131BE">
      <w:pPr>
        <w:pStyle w:val="1"/>
        <w:spacing w:line="276" w:lineRule="auto"/>
        <w:rPr>
          <w:rFonts w:ascii="Times New Roman" w:hAnsi="Times New Roman" w:cs="Times New Roman"/>
        </w:rPr>
      </w:pPr>
      <w:r w:rsidRPr="00642AB8">
        <w:rPr>
          <w:rFonts w:ascii="Times New Roman" w:hAnsi="Times New Roman" w:cs="Times New Roman"/>
        </w:rPr>
        <w:t>Conclusion</w:t>
      </w:r>
    </w:p>
    <w:p w14:paraId="1C6EFBDE" w14:textId="4AA92CF6" w:rsidR="0031430C" w:rsidRPr="00642AB8" w:rsidRDefault="0031430C" w:rsidP="000950B5">
      <w:pPr>
        <w:spacing w:line="276" w:lineRule="auto"/>
        <w:rPr>
          <w:rFonts w:ascii="Times New Roman" w:hAnsi="Times New Roman"/>
        </w:rPr>
      </w:pPr>
      <w:r w:rsidRPr="00642AB8">
        <w:rPr>
          <w:rFonts w:ascii="Times New Roman" w:hAnsi="Times New Roman"/>
        </w:rPr>
        <w:t>Based on the discussion above, we have the following proposals:</w:t>
      </w:r>
    </w:p>
    <w:bookmarkStart w:id="72" w:name="_GoBack"/>
    <w:bookmarkEnd w:id="72"/>
    <w:p w14:paraId="27C54F4C" w14:textId="5FB7A0CF" w:rsidR="008E0049" w:rsidRDefault="00700D8F">
      <w:pPr>
        <w:pStyle w:val="TOC1"/>
        <w:rPr>
          <w:rFonts w:asciiTheme="minorHAnsi" w:eastAsiaTheme="minorEastAsia" w:hAnsiTheme="minorHAnsi" w:cstheme="minorBidi"/>
          <w:b w:val="0"/>
          <w:kern w:val="2"/>
          <w:sz w:val="21"/>
          <w:szCs w:val="22"/>
          <w:lang w:val="en-US"/>
        </w:rPr>
      </w:pPr>
      <w:r w:rsidRPr="00101958">
        <w:rPr>
          <w:rFonts w:ascii="Times New Roman" w:hAnsi="Times New Roman"/>
          <w:szCs w:val="22"/>
          <w:lang w:val="en-US"/>
        </w:rPr>
        <w:fldChar w:fldCharType="begin"/>
      </w:r>
      <w:r w:rsidRPr="00642AB8">
        <w:rPr>
          <w:rFonts w:ascii="Times New Roman" w:hAnsi="Times New Roman"/>
        </w:rPr>
        <w:instrText xml:space="preserve"> TOC \n \p " " \h \z \t "Proposal,1" </w:instrText>
      </w:r>
      <w:r w:rsidRPr="00101958">
        <w:rPr>
          <w:rFonts w:ascii="Times New Roman" w:hAnsi="Times New Roman"/>
          <w:szCs w:val="22"/>
          <w:lang w:val="en-US"/>
        </w:rPr>
        <w:fldChar w:fldCharType="separate"/>
      </w:r>
      <w:hyperlink w:anchor="_Toc166243750" w:history="1">
        <w:r w:rsidR="008E0049" w:rsidRPr="006B7073">
          <w:rPr>
            <w:rStyle w:val="af2"/>
            <w:rFonts w:ascii="Times New Roman" w:hAnsi="Times New Roman"/>
          </w:rPr>
          <w:t>Proposal 1</w:t>
        </w:r>
        <w:r w:rsidR="008E0049">
          <w:rPr>
            <w:rFonts w:asciiTheme="minorHAnsi" w:eastAsiaTheme="minorEastAsia" w:hAnsiTheme="minorHAnsi" w:cstheme="minorBidi"/>
            <w:b w:val="0"/>
            <w:kern w:val="2"/>
            <w:sz w:val="21"/>
            <w:szCs w:val="22"/>
            <w:lang w:val="en-US"/>
          </w:rPr>
          <w:tab/>
        </w:r>
        <w:r w:rsidR="008E0049" w:rsidRPr="006B7073">
          <w:rPr>
            <w:rStyle w:val="af2"/>
            <w:rFonts w:ascii="Times New Roman" w:hAnsi="Times New Roman"/>
          </w:rPr>
          <w:t>RAN2 confirm the L1 event for L1 measurement reporting is a beam level event.</w:t>
        </w:r>
      </w:hyperlink>
    </w:p>
    <w:p w14:paraId="577FD147" w14:textId="1847B312" w:rsidR="008E0049" w:rsidRDefault="008E0049">
      <w:pPr>
        <w:pStyle w:val="TOC1"/>
        <w:rPr>
          <w:rFonts w:asciiTheme="minorHAnsi" w:eastAsiaTheme="minorEastAsia" w:hAnsiTheme="minorHAnsi" w:cstheme="minorBidi"/>
          <w:b w:val="0"/>
          <w:kern w:val="2"/>
          <w:sz w:val="21"/>
          <w:szCs w:val="22"/>
          <w:lang w:val="en-US"/>
        </w:rPr>
      </w:pPr>
      <w:hyperlink w:anchor="_Toc166243751" w:history="1">
        <w:r w:rsidRPr="006B7073">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Both serving beam quality and candidate beam quality are considered for the beam level event design.</w:t>
        </w:r>
      </w:hyperlink>
    </w:p>
    <w:p w14:paraId="5D8C733F" w14:textId="476C8AE8" w:rsidR="008E0049" w:rsidRDefault="008E0049">
      <w:pPr>
        <w:pStyle w:val="TOC1"/>
        <w:rPr>
          <w:rFonts w:asciiTheme="minorHAnsi" w:eastAsiaTheme="minorEastAsia" w:hAnsiTheme="minorHAnsi" w:cstheme="minorBidi"/>
          <w:b w:val="0"/>
          <w:kern w:val="2"/>
          <w:sz w:val="21"/>
          <w:szCs w:val="22"/>
          <w:lang w:val="en-US"/>
        </w:rPr>
      </w:pPr>
      <w:hyperlink w:anchor="_Toc166243752" w:history="1">
        <w:r w:rsidRPr="006B7073">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More than one beam quality can be considered for the event evaluation.</w:t>
        </w:r>
      </w:hyperlink>
    </w:p>
    <w:p w14:paraId="702E2BA6" w14:textId="39289438" w:rsidR="008E0049" w:rsidRDefault="008E0049">
      <w:pPr>
        <w:pStyle w:val="TOC1"/>
        <w:rPr>
          <w:rFonts w:asciiTheme="minorHAnsi" w:eastAsiaTheme="minorEastAsia" w:hAnsiTheme="minorHAnsi" w:cstheme="minorBidi"/>
          <w:b w:val="0"/>
          <w:kern w:val="2"/>
          <w:sz w:val="21"/>
          <w:szCs w:val="22"/>
          <w:lang w:val="en-US"/>
        </w:rPr>
      </w:pPr>
      <w:hyperlink w:anchor="_Toc166243753" w:history="1">
        <w:r w:rsidRPr="006B7073">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The following events are considered as baseline for L1 event design:</w:t>
        </w:r>
      </w:hyperlink>
    </w:p>
    <w:p w14:paraId="364D717F" w14:textId="5995C876" w:rsidR="008E0049" w:rsidRDefault="008E0049">
      <w:pPr>
        <w:pStyle w:val="TOC1"/>
        <w:rPr>
          <w:rFonts w:asciiTheme="minorHAnsi" w:eastAsiaTheme="minorEastAsia" w:hAnsiTheme="minorHAnsi" w:cstheme="minorBidi"/>
          <w:b w:val="0"/>
          <w:kern w:val="2"/>
          <w:sz w:val="21"/>
          <w:szCs w:val="22"/>
          <w:lang w:val="en-US"/>
        </w:rPr>
      </w:pPr>
      <w:hyperlink w:anchor="_Toc166243754" w:history="1">
        <w:r w:rsidRPr="006B7073">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Event-1: Quality of the serving beam is worse than a certain threshold.</w:t>
        </w:r>
      </w:hyperlink>
    </w:p>
    <w:p w14:paraId="5407E815" w14:textId="24BF12BE" w:rsidR="008E0049" w:rsidRDefault="008E0049">
      <w:pPr>
        <w:pStyle w:val="TOC1"/>
        <w:rPr>
          <w:rFonts w:asciiTheme="minorHAnsi" w:eastAsiaTheme="minorEastAsia" w:hAnsiTheme="minorHAnsi" w:cstheme="minorBidi"/>
          <w:b w:val="0"/>
          <w:kern w:val="2"/>
          <w:sz w:val="21"/>
          <w:szCs w:val="22"/>
          <w:lang w:val="en-US"/>
        </w:rPr>
      </w:pPr>
      <w:hyperlink w:anchor="_Toc166243755" w:history="1">
        <w:r w:rsidRPr="006B7073">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Event-2: Quality of at least one candidate beam, becomes a threshold value better than the serving beam.</w:t>
        </w:r>
      </w:hyperlink>
    </w:p>
    <w:p w14:paraId="4E5F4A64" w14:textId="6F1FB055" w:rsidR="008E0049" w:rsidRDefault="008E0049">
      <w:pPr>
        <w:pStyle w:val="TOC1"/>
        <w:rPr>
          <w:rFonts w:asciiTheme="minorHAnsi" w:eastAsiaTheme="minorEastAsia" w:hAnsiTheme="minorHAnsi" w:cstheme="minorBidi"/>
          <w:b w:val="0"/>
          <w:kern w:val="2"/>
          <w:sz w:val="21"/>
          <w:szCs w:val="22"/>
          <w:lang w:val="en-US"/>
        </w:rPr>
      </w:pPr>
      <w:hyperlink w:anchor="_Toc166243756" w:history="1">
        <w:r w:rsidRPr="006B7073">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Event-3: Quality of a candidate beam is better than a certain threshold.</w:t>
        </w:r>
      </w:hyperlink>
    </w:p>
    <w:p w14:paraId="38B5B339" w14:textId="376051CC" w:rsidR="008E0049" w:rsidRDefault="008E0049">
      <w:pPr>
        <w:pStyle w:val="TOC1"/>
        <w:rPr>
          <w:rFonts w:asciiTheme="minorHAnsi" w:eastAsiaTheme="minorEastAsia" w:hAnsiTheme="minorHAnsi" w:cstheme="minorBidi"/>
          <w:b w:val="0"/>
          <w:kern w:val="2"/>
          <w:sz w:val="21"/>
          <w:szCs w:val="22"/>
          <w:lang w:val="en-US"/>
        </w:rPr>
      </w:pPr>
      <w:hyperlink w:anchor="_Toc166243757" w:history="1">
        <w:r w:rsidRPr="006B7073">
          <w:rPr>
            <w:rStyle w:val="af2"/>
            <w:rFonts w:ascii="Times New Roman" w:hAnsi="Times New Roman"/>
            <w:lang w:val="en-US"/>
          </w:rPr>
          <w:t>-</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Event-4: Quality of the serving beam is worse than a threshold 1, and quality of at least one candidate beam is better than a threshold 2.</w:t>
        </w:r>
      </w:hyperlink>
    </w:p>
    <w:p w14:paraId="2DA963D4" w14:textId="702EE07E" w:rsidR="008E0049" w:rsidRDefault="008E0049">
      <w:pPr>
        <w:pStyle w:val="TOC1"/>
        <w:rPr>
          <w:rFonts w:asciiTheme="minorHAnsi" w:eastAsiaTheme="minorEastAsia" w:hAnsiTheme="minorHAnsi" w:cstheme="minorBidi"/>
          <w:b w:val="0"/>
          <w:kern w:val="2"/>
          <w:sz w:val="21"/>
          <w:szCs w:val="22"/>
          <w:lang w:val="en-US"/>
        </w:rPr>
      </w:pPr>
      <w:hyperlink w:anchor="_Toc166243758" w:history="1">
        <w:r w:rsidRPr="006B7073">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RAN2 further study on the robustness enhancement of the L1 measurement reporting.</w:t>
        </w:r>
      </w:hyperlink>
    </w:p>
    <w:p w14:paraId="566798DA" w14:textId="7DF3ECAD" w:rsidR="008E0049" w:rsidRDefault="008E0049">
      <w:pPr>
        <w:pStyle w:val="TOC1"/>
        <w:rPr>
          <w:rFonts w:asciiTheme="minorHAnsi" w:eastAsiaTheme="minorEastAsia" w:hAnsiTheme="minorHAnsi" w:cstheme="minorBidi"/>
          <w:b w:val="0"/>
          <w:kern w:val="2"/>
          <w:sz w:val="21"/>
          <w:szCs w:val="22"/>
          <w:lang w:val="en-US"/>
        </w:rPr>
      </w:pPr>
      <w:hyperlink w:anchor="_Toc166243759" w:history="1">
        <w:r w:rsidRPr="006B7073">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L1 event for measurement reporting for subsequent LTM is configured by each candidate CU.</w:t>
        </w:r>
      </w:hyperlink>
    </w:p>
    <w:p w14:paraId="5F5FBF0E" w14:textId="4A77E832" w:rsidR="008E0049" w:rsidRDefault="008E0049">
      <w:pPr>
        <w:pStyle w:val="TOC1"/>
        <w:rPr>
          <w:rFonts w:asciiTheme="minorHAnsi" w:eastAsiaTheme="minorEastAsia" w:hAnsiTheme="minorHAnsi" w:cstheme="minorBidi"/>
          <w:b w:val="0"/>
          <w:kern w:val="2"/>
          <w:sz w:val="21"/>
          <w:szCs w:val="22"/>
          <w:lang w:val="en-US"/>
        </w:rPr>
      </w:pPr>
      <w:hyperlink w:anchor="_Toc166243760" w:history="1">
        <w:r w:rsidRPr="006B7073">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L1 event configuration is included in the candidate cell configuration, i.e. inside the RRC container of each candidate cell.</w:t>
        </w:r>
      </w:hyperlink>
    </w:p>
    <w:p w14:paraId="77317072" w14:textId="0BD74495" w:rsidR="008E0049" w:rsidRDefault="008E0049">
      <w:pPr>
        <w:pStyle w:val="TOC1"/>
        <w:rPr>
          <w:rFonts w:asciiTheme="minorHAnsi" w:eastAsiaTheme="minorEastAsia" w:hAnsiTheme="minorHAnsi" w:cstheme="minorBidi"/>
          <w:b w:val="0"/>
          <w:kern w:val="2"/>
          <w:sz w:val="21"/>
          <w:szCs w:val="22"/>
          <w:lang w:val="en-US"/>
        </w:rPr>
      </w:pPr>
      <w:hyperlink w:anchor="_Toc166243761" w:history="1">
        <w:r w:rsidRPr="006B7073">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MAC CE is used as UL signalling that conveys the event triggered L1 measurement report.</w:t>
        </w:r>
      </w:hyperlink>
    </w:p>
    <w:p w14:paraId="3EB3C8FD" w14:textId="217B9FD3" w:rsidR="008E0049" w:rsidRDefault="008E0049">
      <w:pPr>
        <w:pStyle w:val="TOC1"/>
        <w:rPr>
          <w:rFonts w:asciiTheme="minorHAnsi" w:eastAsiaTheme="minorEastAsia" w:hAnsiTheme="minorHAnsi" w:cstheme="minorBidi"/>
          <w:b w:val="0"/>
          <w:kern w:val="2"/>
          <w:sz w:val="21"/>
          <w:szCs w:val="22"/>
          <w:lang w:val="en-US"/>
        </w:rPr>
      </w:pPr>
      <w:hyperlink w:anchor="_Toc166243762" w:history="1">
        <w:r w:rsidRPr="006B7073">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It is up to RAN1 to determine the content of the event triggered L1 measurement report.</w:t>
        </w:r>
      </w:hyperlink>
    </w:p>
    <w:p w14:paraId="12326A41" w14:textId="4042C835" w:rsidR="008E0049" w:rsidRDefault="008E0049">
      <w:pPr>
        <w:pStyle w:val="TOC1"/>
        <w:rPr>
          <w:rFonts w:asciiTheme="minorHAnsi" w:eastAsiaTheme="minorEastAsia" w:hAnsiTheme="minorHAnsi" w:cstheme="minorBidi"/>
          <w:b w:val="0"/>
          <w:kern w:val="2"/>
          <w:sz w:val="21"/>
          <w:szCs w:val="22"/>
          <w:lang w:val="en-US"/>
        </w:rPr>
      </w:pPr>
      <w:hyperlink w:anchor="_Toc166243763" w:history="1">
        <w:r w:rsidRPr="006B7073">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6B7073">
          <w:rPr>
            <w:rStyle w:val="af2"/>
            <w:rFonts w:ascii="Times New Roman" w:hAnsi="Times New Roman"/>
          </w:rPr>
          <w:t>RAN2 study whether and how the subsequent measurement reporting is supported for event triggered L1 measurement reporting.</w:t>
        </w:r>
      </w:hyperlink>
    </w:p>
    <w:p w14:paraId="3E0C670C" w14:textId="69777B62" w:rsidR="00326428" w:rsidRPr="00101958" w:rsidRDefault="00700D8F" w:rsidP="00E941CE">
      <w:pPr>
        <w:pStyle w:val="TOC1"/>
        <w:rPr>
          <w:rFonts w:ascii="Times New Roman" w:hAnsi="Times New Roman"/>
        </w:rPr>
      </w:pPr>
      <w:r w:rsidRPr="00101958">
        <w:rPr>
          <w:rFonts w:ascii="Times New Roman" w:hAnsi="Times New Roman"/>
        </w:rPr>
        <w:fldChar w:fldCharType="end"/>
      </w:r>
    </w:p>
    <w:p w14:paraId="51B38727" w14:textId="1E9AA00B" w:rsidR="00326428" w:rsidRPr="00642AB8" w:rsidRDefault="00326428" w:rsidP="00326428">
      <w:pPr>
        <w:pStyle w:val="1"/>
        <w:rPr>
          <w:rFonts w:ascii="Times New Roman" w:hAnsi="Times New Roman" w:cs="Times New Roman"/>
        </w:rPr>
      </w:pPr>
      <w:r w:rsidRPr="00642AB8">
        <w:rPr>
          <w:rFonts w:ascii="Times New Roman" w:hAnsi="Times New Roman" w:cs="Times New Roman"/>
        </w:rPr>
        <w:t xml:space="preserve">Reference </w:t>
      </w:r>
    </w:p>
    <w:p w14:paraId="2CFA96C5" w14:textId="4EAA2884" w:rsidR="00326428" w:rsidRPr="00642AB8" w:rsidRDefault="00326428" w:rsidP="00326428">
      <w:pPr>
        <w:rPr>
          <w:rFonts w:ascii="Times New Roman" w:hAnsi="Times New Roman"/>
        </w:rPr>
      </w:pPr>
      <w:r w:rsidRPr="00642AB8">
        <w:rPr>
          <w:rFonts w:ascii="Times New Roman" w:hAnsi="Times New Roman"/>
        </w:rPr>
        <w:t>[1] RP-234036 New WID-R19 Mobility Enhancements-v5.docx</w:t>
      </w:r>
    </w:p>
    <w:sectPr w:rsidR="00326428" w:rsidRPr="00642AB8"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1FED789" w16cex:dateUtc="2024-04-03T00:51:00Z"/>
  <w16cex:commentExtensible w16cex:durableId="7AB157EC" w16cex:dateUtc="2024-04-03T01: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E808F" w14:textId="77777777" w:rsidR="00382162" w:rsidRDefault="00382162">
      <w:r>
        <w:separator/>
      </w:r>
    </w:p>
  </w:endnote>
  <w:endnote w:type="continuationSeparator" w:id="0">
    <w:p w14:paraId="02FB6836" w14:textId="77777777" w:rsidR="00382162" w:rsidRDefault="0038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28ECC" w14:textId="77777777" w:rsidR="00382162" w:rsidRDefault="00382162">
      <w:r>
        <w:separator/>
      </w:r>
    </w:p>
  </w:footnote>
  <w:footnote w:type="continuationSeparator" w:id="0">
    <w:p w14:paraId="099E250F" w14:textId="77777777" w:rsidR="00382162" w:rsidRDefault="003821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6366D8"/>
    <w:multiLevelType w:val="hybridMultilevel"/>
    <w:tmpl w:val="8460E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8"/>
  </w:num>
  <w:num w:numId="4">
    <w:abstractNumId w:val="5"/>
  </w:num>
  <w:num w:numId="5">
    <w:abstractNumId w:val="11"/>
  </w:num>
  <w:num w:numId="6">
    <w:abstractNumId w:val="6"/>
  </w:num>
  <w:num w:numId="7">
    <w:abstractNumId w:val="9"/>
  </w:num>
  <w:num w:numId="8">
    <w:abstractNumId w:val="15"/>
  </w:num>
  <w:num w:numId="9">
    <w:abstractNumId w:val="14"/>
  </w:num>
  <w:num w:numId="10">
    <w:abstractNumId w:val="1"/>
  </w:num>
  <w:num w:numId="11">
    <w:abstractNumId w:val="12"/>
  </w:num>
  <w:num w:numId="12">
    <w:abstractNumId w:val="10"/>
  </w:num>
  <w:num w:numId="13">
    <w:abstractNumId w:val="13"/>
  </w:num>
  <w:num w:numId="14">
    <w:abstractNumId w:val="3"/>
  </w:num>
  <w:num w:numId="15">
    <w:abstractNumId w:val="4"/>
  </w:num>
  <w:num w:numId="16">
    <w:abstractNumId w:val="7"/>
  </w:num>
  <w:num w:numId="17">
    <w:abstractNumId w:val="2"/>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D67"/>
    <w:rsid w:val="0000446D"/>
    <w:rsid w:val="000046E3"/>
    <w:rsid w:val="00004B9F"/>
    <w:rsid w:val="0000544E"/>
    <w:rsid w:val="00006446"/>
    <w:rsid w:val="00006896"/>
    <w:rsid w:val="00007686"/>
    <w:rsid w:val="00007CDC"/>
    <w:rsid w:val="000109FA"/>
    <w:rsid w:val="00010A71"/>
    <w:rsid w:val="00011006"/>
    <w:rsid w:val="0001107A"/>
    <w:rsid w:val="000112BC"/>
    <w:rsid w:val="00011B28"/>
    <w:rsid w:val="0001248B"/>
    <w:rsid w:val="00012B42"/>
    <w:rsid w:val="000133E3"/>
    <w:rsid w:val="00013BEB"/>
    <w:rsid w:val="00013D89"/>
    <w:rsid w:val="00013EE6"/>
    <w:rsid w:val="00014513"/>
    <w:rsid w:val="0001534E"/>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432A"/>
    <w:rsid w:val="00084B56"/>
    <w:rsid w:val="00084EA0"/>
    <w:rsid w:val="00085510"/>
    <w:rsid w:val="000855EB"/>
    <w:rsid w:val="00085B52"/>
    <w:rsid w:val="0008644E"/>
    <w:rsid w:val="000866DB"/>
    <w:rsid w:val="000866F2"/>
    <w:rsid w:val="00087384"/>
    <w:rsid w:val="0009009F"/>
    <w:rsid w:val="00090128"/>
    <w:rsid w:val="00090366"/>
    <w:rsid w:val="000909D2"/>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645C"/>
    <w:rsid w:val="00096B42"/>
    <w:rsid w:val="00096B91"/>
    <w:rsid w:val="00096C1F"/>
    <w:rsid w:val="00096FE9"/>
    <w:rsid w:val="00097862"/>
    <w:rsid w:val="000A05CD"/>
    <w:rsid w:val="000A0CE8"/>
    <w:rsid w:val="000A0E1C"/>
    <w:rsid w:val="000A11E4"/>
    <w:rsid w:val="000A1880"/>
    <w:rsid w:val="000A1B7B"/>
    <w:rsid w:val="000A2681"/>
    <w:rsid w:val="000A329F"/>
    <w:rsid w:val="000A3FCA"/>
    <w:rsid w:val="000A46E7"/>
    <w:rsid w:val="000A4FD0"/>
    <w:rsid w:val="000A5586"/>
    <w:rsid w:val="000A5691"/>
    <w:rsid w:val="000A56F2"/>
    <w:rsid w:val="000A5A82"/>
    <w:rsid w:val="000A6329"/>
    <w:rsid w:val="000A7E66"/>
    <w:rsid w:val="000B0F29"/>
    <w:rsid w:val="000B10E4"/>
    <w:rsid w:val="000B1297"/>
    <w:rsid w:val="000B15CD"/>
    <w:rsid w:val="000B190F"/>
    <w:rsid w:val="000B1999"/>
    <w:rsid w:val="000B1CCD"/>
    <w:rsid w:val="000B2719"/>
    <w:rsid w:val="000B2ADE"/>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F06D6"/>
    <w:rsid w:val="000F0EB1"/>
    <w:rsid w:val="000F1106"/>
    <w:rsid w:val="000F126F"/>
    <w:rsid w:val="000F21D0"/>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88B"/>
    <w:rsid w:val="0010441A"/>
    <w:rsid w:val="0010477A"/>
    <w:rsid w:val="00104AD6"/>
    <w:rsid w:val="00104DB5"/>
    <w:rsid w:val="0010548A"/>
    <w:rsid w:val="00105C0D"/>
    <w:rsid w:val="001062FB"/>
    <w:rsid w:val="001063E6"/>
    <w:rsid w:val="00106E59"/>
    <w:rsid w:val="00110591"/>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7CE2"/>
    <w:rsid w:val="00160238"/>
    <w:rsid w:val="0016057A"/>
    <w:rsid w:val="001605D8"/>
    <w:rsid w:val="00161C53"/>
    <w:rsid w:val="00161D69"/>
    <w:rsid w:val="00162501"/>
    <w:rsid w:val="001625E9"/>
    <w:rsid w:val="00162AA3"/>
    <w:rsid w:val="00163051"/>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3C22"/>
    <w:rsid w:val="00183E2C"/>
    <w:rsid w:val="00184FB9"/>
    <w:rsid w:val="0018510E"/>
    <w:rsid w:val="0018545E"/>
    <w:rsid w:val="0018570B"/>
    <w:rsid w:val="00185A98"/>
    <w:rsid w:val="001860C7"/>
    <w:rsid w:val="00186673"/>
    <w:rsid w:val="00186DEC"/>
    <w:rsid w:val="00187968"/>
    <w:rsid w:val="00187D8A"/>
    <w:rsid w:val="00190AC1"/>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466F"/>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15E4"/>
    <w:rsid w:val="001B1C16"/>
    <w:rsid w:val="001B2C81"/>
    <w:rsid w:val="001B341B"/>
    <w:rsid w:val="001B3EDD"/>
    <w:rsid w:val="001B41EA"/>
    <w:rsid w:val="001B54EE"/>
    <w:rsid w:val="001B5A5D"/>
    <w:rsid w:val="001B72EC"/>
    <w:rsid w:val="001B78F6"/>
    <w:rsid w:val="001C1428"/>
    <w:rsid w:val="001C1CE5"/>
    <w:rsid w:val="001C28B7"/>
    <w:rsid w:val="001C28CD"/>
    <w:rsid w:val="001C2FF8"/>
    <w:rsid w:val="001C35DC"/>
    <w:rsid w:val="001C3D2A"/>
    <w:rsid w:val="001C4D00"/>
    <w:rsid w:val="001C4D6B"/>
    <w:rsid w:val="001C5A76"/>
    <w:rsid w:val="001C638B"/>
    <w:rsid w:val="001C6F2D"/>
    <w:rsid w:val="001C7785"/>
    <w:rsid w:val="001D06BA"/>
    <w:rsid w:val="001D07FF"/>
    <w:rsid w:val="001D0A55"/>
    <w:rsid w:val="001D179D"/>
    <w:rsid w:val="001D1A04"/>
    <w:rsid w:val="001D232D"/>
    <w:rsid w:val="001D462F"/>
    <w:rsid w:val="001D51BA"/>
    <w:rsid w:val="001D5864"/>
    <w:rsid w:val="001D5B03"/>
    <w:rsid w:val="001D5E5F"/>
    <w:rsid w:val="001D606E"/>
    <w:rsid w:val="001D6342"/>
    <w:rsid w:val="001D659A"/>
    <w:rsid w:val="001D6A80"/>
    <w:rsid w:val="001D6D53"/>
    <w:rsid w:val="001D798C"/>
    <w:rsid w:val="001D7E22"/>
    <w:rsid w:val="001E04BE"/>
    <w:rsid w:val="001E069A"/>
    <w:rsid w:val="001E0810"/>
    <w:rsid w:val="001E1138"/>
    <w:rsid w:val="001E1805"/>
    <w:rsid w:val="001E1AF6"/>
    <w:rsid w:val="001E28F4"/>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5B31"/>
    <w:rsid w:val="002064F3"/>
    <w:rsid w:val="002069B2"/>
    <w:rsid w:val="00207874"/>
    <w:rsid w:val="00207FA3"/>
    <w:rsid w:val="002104B6"/>
    <w:rsid w:val="00210F3F"/>
    <w:rsid w:val="00211097"/>
    <w:rsid w:val="00211700"/>
    <w:rsid w:val="002122B3"/>
    <w:rsid w:val="00212461"/>
    <w:rsid w:val="002125D4"/>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402E1"/>
    <w:rsid w:val="00240845"/>
    <w:rsid w:val="00241559"/>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ED"/>
    <w:rsid w:val="00246FDE"/>
    <w:rsid w:val="0024718F"/>
    <w:rsid w:val="002500C8"/>
    <w:rsid w:val="00250705"/>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BC5"/>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517B"/>
    <w:rsid w:val="002A630C"/>
    <w:rsid w:val="002A639E"/>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78C9"/>
    <w:rsid w:val="002C0CF7"/>
    <w:rsid w:val="002C1198"/>
    <w:rsid w:val="002C1C4C"/>
    <w:rsid w:val="002C209B"/>
    <w:rsid w:val="002C2664"/>
    <w:rsid w:val="002C3300"/>
    <w:rsid w:val="002C3C6F"/>
    <w:rsid w:val="002C3DEB"/>
    <w:rsid w:val="002C41E6"/>
    <w:rsid w:val="002C4AE3"/>
    <w:rsid w:val="002C58D6"/>
    <w:rsid w:val="002C6C18"/>
    <w:rsid w:val="002C6D5E"/>
    <w:rsid w:val="002C7540"/>
    <w:rsid w:val="002C7D02"/>
    <w:rsid w:val="002C7DA4"/>
    <w:rsid w:val="002D071A"/>
    <w:rsid w:val="002D1D4B"/>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637"/>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832"/>
    <w:rsid w:val="00301970"/>
    <w:rsid w:val="00301CE6"/>
    <w:rsid w:val="00301E69"/>
    <w:rsid w:val="00302325"/>
    <w:rsid w:val="0030256B"/>
    <w:rsid w:val="0030261A"/>
    <w:rsid w:val="0030276F"/>
    <w:rsid w:val="00302D40"/>
    <w:rsid w:val="0030319E"/>
    <w:rsid w:val="0030321B"/>
    <w:rsid w:val="00303281"/>
    <w:rsid w:val="003034C3"/>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200BB"/>
    <w:rsid w:val="003203ED"/>
    <w:rsid w:val="00320919"/>
    <w:rsid w:val="00320B32"/>
    <w:rsid w:val="00320B62"/>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31161"/>
    <w:rsid w:val="00331751"/>
    <w:rsid w:val="00331D5C"/>
    <w:rsid w:val="0033360D"/>
    <w:rsid w:val="00334579"/>
    <w:rsid w:val="003345BE"/>
    <w:rsid w:val="0033492A"/>
    <w:rsid w:val="00334DA1"/>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4006"/>
    <w:rsid w:val="0035440C"/>
    <w:rsid w:val="00354EB9"/>
    <w:rsid w:val="0035578A"/>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473"/>
    <w:rsid w:val="00393932"/>
    <w:rsid w:val="003939FF"/>
    <w:rsid w:val="00393FEF"/>
    <w:rsid w:val="00394603"/>
    <w:rsid w:val="003952F3"/>
    <w:rsid w:val="00395B13"/>
    <w:rsid w:val="00397B6D"/>
    <w:rsid w:val="003A0232"/>
    <w:rsid w:val="003A04CD"/>
    <w:rsid w:val="003A0538"/>
    <w:rsid w:val="003A1035"/>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9DA"/>
    <w:rsid w:val="003C2151"/>
    <w:rsid w:val="003C2698"/>
    <w:rsid w:val="003C2702"/>
    <w:rsid w:val="003C4EB0"/>
    <w:rsid w:val="003C5275"/>
    <w:rsid w:val="003C5889"/>
    <w:rsid w:val="003C67EF"/>
    <w:rsid w:val="003C7806"/>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D52"/>
    <w:rsid w:val="003F6BBE"/>
    <w:rsid w:val="003F6D82"/>
    <w:rsid w:val="003F6D94"/>
    <w:rsid w:val="003F7741"/>
    <w:rsid w:val="003F7AC0"/>
    <w:rsid w:val="00400056"/>
    <w:rsid w:val="004000E8"/>
    <w:rsid w:val="00400255"/>
    <w:rsid w:val="00400664"/>
    <w:rsid w:val="00400A26"/>
    <w:rsid w:val="00400C2A"/>
    <w:rsid w:val="004026E9"/>
    <w:rsid w:val="00402E2B"/>
    <w:rsid w:val="004032D9"/>
    <w:rsid w:val="004038B5"/>
    <w:rsid w:val="00403CFD"/>
    <w:rsid w:val="00403D15"/>
    <w:rsid w:val="004041D2"/>
    <w:rsid w:val="00404A84"/>
    <w:rsid w:val="0040512B"/>
    <w:rsid w:val="00405195"/>
    <w:rsid w:val="0040567E"/>
    <w:rsid w:val="00405708"/>
    <w:rsid w:val="0040594D"/>
    <w:rsid w:val="00405CA5"/>
    <w:rsid w:val="00405F51"/>
    <w:rsid w:val="00407986"/>
    <w:rsid w:val="00407CD3"/>
    <w:rsid w:val="00410134"/>
    <w:rsid w:val="00410550"/>
    <w:rsid w:val="00410AE4"/>
    <w:rsid w:val="00410B72"/>
    <w:rsid w:val="00410F18"/>
    <w:rsid w:val="0041111F"/>
    <w:rsid w:val="0041130B"/>
    <w:rsid w:val="00411FDA"/>
    <w:rsid w:val="0041263E"/>
    <w:rsid w:val="00413692"/>
    <w:rsid w:val="00413AAC"/>
    <w:rsid w:val="00413E92"/>
    <w:rsid w:val="004149CB"/>
    <w:rsid w:val="0041541B"/>
    <w:rsid w:val="004158EF"/>
    <w:rsid w:val="00415F07"/>
    <w:rsid w:val="004161C1"/>
    <w:rsid w:val="004161FF"/>
    <w:rsid w:val="00417191"/>
    <w:rsid w:val="00417B6B"/>
    <w:rsid w:val="00417BC0"/>
    <w:rsid w:val="004205F8"/>
    <w:rsid w:val="00420886"/>
    <w:rsid w:val="004209F5"/>
    <w:rsid w:val="00420F90"/>
    <w:rsid w:val="00421105"/>
    <w:rsid w:val="004211C4"/>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769"/>
    <w:rsid w:val="004357D3"/>
    <w:rsid w:val="00435E43"/>
    <w:rsid w:val="00436E32"/>
    <w:rsid w:val="00437447"/>
    <w:rsid w:val="00437792"/>
    <w:rsid w:val="00437E41"/>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B11"/>
    <w:rsid w:val="00463116"/>
    <w:rsid w:val="00463AF4"/>
    <w:rsid w:val="00464149"/>
    <w:rsid w:val="00464CDD"/>
    <w:rsid w:val="004652FD"/>
    <w:rsid w:val="00465372"/>
    <w:rsid w:val="0046582D"/>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963"/>
    <w:rsid w:val="0048283B"/>
    <w:rsid w:val="004828A3"/>
    <w:rsid w:val="00482CDD"/>
    <w:rsid w:val="00482F11"/>
    <w:rsid w:val="00483168"/>
    <w:rsid w:val="00483F9B"/>
    <w:rsid w:val="00484A19"/>
    <w:rsid w:val="00485667"/>
    <w:rsid w:val="004857D3"/>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BA"/>
    <w:rsid w:val="004A01AB"/>
    <w:rsid w:val="004A0D69"/>
    <w:rsid w:val="004A1023"/>
    <w:rsid w:val="004A12A3"/>
    <w:rsid w:val="004A16BC"/>
    <w:rsid w:val="004A1CF7"/>
    <w:rsid w:val="004A20A2"/>
    <w:rsid w:val="004A2B94"/>
    <w:rsid w:val="004A304E"/>
    <w:rsid w:val="004A3167"/>
    <w:rsid w:val="004A3656"/>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669F"/>
    <w:rsid w:val="004B66D0"/>
    <w:rsid w:val="004B692F"/>
    <w:rsid w:val="004B7C0C"/>
    <w:rsid w:val="004C07DA"/>
    <w:rsid w:val="004C0F97"/>
    <w:rsid w:val="004C2157"/>
    <w:rsid w:val="004C3898"/>
    <w:rsid w:val="004C3AF3"/>
    <w:rsid w:val="004C4246"/>
    <w:rsid w:val="004C4CDF"/>
    <w:rsid w:val="004C55A9"/>
    <w:rsid w:val="004C5C2C"/>
    <w:rsid w:val="004C62D2"/>
    <w:rsid w:val="004C62EB"/>
    <w:rsid w:val="004C6FC1"/>
    <w:rsid w:val="004C7B85"/>
    <w:rsid w:val="004D0F7B"/>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E8E"/>
    <w:rsid w:val="004E2149"/>
    <w:rsid w:val="004E2680"/>
    <w:rsid w:val="004E28F9"/>
    <w:rsid w:val="004E32C0"/>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10EA"/>
    <w:rsid w:val="005112D6"/>
    <w:rsid w:val="005116F9"/>
    <w:rsid w:val="00511892"/>
    <w:rsid w:val="00511DD1"/>
    <w:rsid w:val="00512668"/>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A6C"/>
    <w:rsid w:val="00526B92"/>
    <w:rsid w:val="00527883"/>
    <w:rsid w:val="00527A28"/>
    <w:rsid w:val="00530643"/>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4133"/>
    <w:rsid w:val="005646BD"/>
    <w:rsid w:val="0056482F"/>
    <w:rsid w:val="0056598B"/>
    <w:rsid w:val="005661DB"/>
    <w:rsid w:val="005664E2"/>
    <w:rsid w:val="00567757"/>
    <w:rsid w:val="005678C8"/>
    <w:rsid w:val="005702D4"/>
    <w:rsid w:val="0057126F"/>
    <w:rsid w:val="00572505"/>
    <w:rsid w:val="0057294E"/>
    <w:rsid w:val="00572AA7"/>
    <w:rsid w:val="00573703"/>
    <w:rsid w:val="00573CB5"/>
    <w:rsid w:val="00573F08"/>
    <w:rsid w:val="005744C8"/>
    <w:rsid w:val="00575143"/>
    <w:rsid w:val="00575227"/>
    <w:rsid w:val="005753C6"/>
    <w:rsid w:val="00575468"/>
    <w:rsid w:val="005757B9"/>
    <w:rsid w:val="00575819"/>
    <w:rsid w:val="00575A7E"/>
    <w:rsid w:val="00575C2F"/>
    <w:rsid w:val="0057664C"/>
    <w:rsid w:val="00576BBA"/>
    <w:rsid w:val="00577C75"/>
    <w:rsid w:val="00581A57"/>
    <w:rsid w:val="005826D4"/>
    <w:rsid w:val="00582809"/>
    <w:rsid w:val="005838DE"/>
    <w:rsid w:val="005844FB"/>
    <w:rsid w:val="00586339"/>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75B0"/>
    <w:rsid w:val="0059779B"/>
    <w:rsid w:val="005A011C"/>
    <w:rsid w:val="005A035E"/>
    <w:rsid w:val="005A0950"/>
    <w:rsid w:val="005A1B5A"/>
    <w:rsid w:val="005A209A"/>
    <w:rsid w:val="005A2B1A"/>
    <w:rsid w:val="005A3958"/>
    <w:rsid w:val="005A4147"/>
    <w:rsid w:val="005A4E21"/>
    <w:rsid w:val="005A6234"/>
    <w:rsid w:val="005A662D"/>
    <w:rsid w:val="005A6A9A"/>
    <w:rsid w:val="005A6AFA"/>
    <w:rsid w:val="005A6B21"/>
    <w:rsid w:val="005A78D6"/>
    <w:rsid w:val="005A7DC9"/>
    <w:rsid w:val="005B0561"/>
    <w:rsid w:val="005B0834"/>
    <w:rsid w:val="005B33EC"/>
    <w:rsid w:val="005B35D7"/>
    <w:rsid w:val="005B392A"/>
    <w:rsid w:val="005B3AA3"/>
    <w:rsid w:val="005B3F3E"/>
    <w:rsid w:val="005B44FC"/>
    <w:rsid w:val="005B4598"/>
    <w:rsid w:val="005B4C5E"/>
    <w:rsid w:val="005B4FF9"/>
    <w:rsid w:val="005B50DB"/>
    <w:rsid w:val="005B5CF5"/>
    <w:rsid w:val="005B6F83"/>
    <w:rsid w:val="005B6FC5"/>
    <w:rsid w:val="005C0A0D"/>
    <w:rsid w:val="005C1653"/>
    <w:rsid w:val="005C2525"/>
    <w:rsid w:val="005C3FD8"/>
    <w:rsid w:val="005C4217"/>
    <w:rsid w:val="005C4259"/>
    <w:rsid w:val="005C4648"/>
    <w:rsid w:val="005C4894"/>
    <w:rsid w:val="005C4D4A"/>
    <w:rsid w:val="005C5C7E"/>
    <w:rsid w:val="005C6D1C"/>
    <w:rsid w:val="005C6DD1"/>
    <w:rsid w:val="005C74FB"/>
    <w:rsid w:val="005C79F3"/>
    <w:rsid w:val="005C7FA9"/>
    <w:rsid w:val="005D08D9"/>
    <w:rsid w:val="005D0D63"/>
    <w:rsid w:val="005D1072"/>
    <w:rsid w:val="005D1145"/>
    <w:rsid w:val="005D1602"/>
    <w:rsid w:val="005D1D64"/>
    <w:rsid w:val="005D248B"/>
    <w:rsid w:val="005D2BB9"/>
    <w:rsid w:val="005D3A60"/>
    <w:rsid w:val="005D583F"/>
    <w:rsid w:val="005D5D1C"/>
    <w:rsid w:val="005D6AF9"/>
    <w:rsid w:val="005D6ED9"/>
    <w:rsid w:val="005D7605"/>
    <w:rsid w:val="005D76E8"/>
    <w:rsid w:val="005D775A"/>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77F"/>
    <w:rsid w:val="005E4B09"/>
    <w:rsid w:val="005E509B"/>
    <w:rsid w:val="005E55B6"/>
    <w:rsid w:val="005E5B81"/>
    <w:rsid w:val="005E5E4B"/>
    <w:rsid w:val="005E5F95"/>
    <w:rsid w:val="005E670F"/>
    <w:rsid w:val="005E71BF"/>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2094"/>
    <w:rsid w:val="006620F5"/>
    <w:rsid w:val="00662175"/>
    <w:rsid w:val="006627A2"/>
    <w:rsid w:val="00663090"/>
    <w:rsid w:val="006634E6"/>
    <w:rsid w:val="006643A5"/>
    <w:rsid w:val="0066460B"/>
    <w:rsid w:val="006655EE"/>
    <w:rsid w:val="00665AB3"/>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81003"/>
    <w:rsid w:val="006817C9"/>
    <w:rsid w:val="00682372"/>
    <w:rsid w:val="00683ECE"/>
    <w:rsid w:val="00683F14"/>
    <w:rsid w:val="0068420F"/>
    <w:rsid w:val="00684ED1"/>
    <w:rsid w:val="0068522F"/>
    <w:rsid w:val="00685709"/>
    <w:rsid w:val="0068582A"/>
    <w:rsid w:val="00685C53"/>
    <w:rsid w:val="00686453"/>
    <w:rsid w:val="00687033"/>
    <w:rsid w:val="00687096"/>
    <w:rsid w:val="006875FF"/>
    <w:rsid w:val="006876D5"/>
    <w:rsid w:val="006905EB"/>
    <w:rsid w:val="0069124D"/>
    <w:rsid w:val="006916B0"/>
    <w:rsid w:val="00693400"/>
    <w:rsid w:val="00693721"/>
    <w:rsid w:val="006948EC"/>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FDE"/>
    <w:rsid w:val="006A708A"/>
    <w:rsid w:val="006A71FC"/>
    <w:rsid w:val="006A72EE"/>
    <w:rsid w:val="006A7609"/>
    <w:rsid w:val="006A7AFF"/>
    <w:rsid w:val="006B07D6"/>
    <w:rsid w:val="006B0B64"/>
    <w:rsid w:val="006B0E23"/>
    <w:rsid w:val="006B14FA"/>
    <w:rsid w:val="006B1816"/>
    <w:rsid w:val="006B2099"/>
    <w:rsid w:val="006B230F"/>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10C0"/>
    <w:rsid w:val="006C1DB4"/>
    <w:rsid w:val="006C324A"/>
    <w:rsid w:val="006C3334"/>
    <w:rsid w:val="006C39FA"/>
    <w:rsid w:val="006C417E"/>
    <w:rsid w:val="006C44F9"/>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62A0"/>
    <w:rsid w:val="007362A6"/>
    <w:rsid w:val="00736D7D"/>
    <w:rsid w:val="007375F2"/>
    <w:rsid w:val="00737CC4"/>
    <w:rsid w:val="00737EC2"/>
    <w:rsid w:val="00737F3F"/>
    <w:rsid w:val="0074072E"/>
    <w:rsid w:val="0074081A"/>
    <w:rsid w:val="00740E58"/>
    <w:rsid w:val="00741338"/>
    <w:rsid w:val="0074133E"/>
    <w:rsid w:val="00741515"/>
    <w:rsid w:val="00742DDE"/>
    <w:rsid w:val="007430EC"/>
    <w:rsid w:val="00743630"/>
    <w:rsid w:val="007439CB"/>
    <w:rsid w:val="00743C1D"/>
    <w:rsid w:val="00743F4F"/>
    <w:rsid w:val="007445A0"/>
    <w:rsid w:val="0074524B"/>
    <w:rsid w:val="00745442"/>
    <w:rsid w:val="0074601C"/>
    <w:rsid w:val="007466F8"/>
    <w:rsid w:val="0074762D"/>
    <w:rsid w:val="00747BE6"/>
    <w:rsid w:val="00747C5A"/>
    <w:rsid w:val="00747D8B"/>
    <w:rsid w:val="00747ED0"/>
    <w:rsid w:val="007504C4"/>
    <w:rsid w:val="007507D6"/>
    <w:rsid w:val="0075082B"/>
    <w:rsid w:val="00751228"/>
    <w:rsid w:val="00751DA5"/>
    <w:rsid w:val="00753169"/>
    <w:rsid w:val="00753618"/>
    <w:rsid w:val="00753B74"/>
    <w:rsid w:val="00753F72"/>
    <w:rsid w:val="0075458A"/>
    <w:rsid w:val="00755FBB"/>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FA"/>
    <w:rsid w:val="007A5D82"/>
    <w:rsid w:val="007A65E5"/>
    <w:rsid w:val="007A71CF"/>
    <w:rsid w:val="007B0422"/>
    <w:rsid w:val="007B1A53"/>
    <w:rsid w:val="007B1B9E"/>
    <w:rsid w:val="007B31C1"/>
    <w:rsid w:val="007B360E"/>
    <w:rsid w:val="007B3BFB"/>
    <w:rsid w:val="007B3D2D"/>
    <w:rsid w:val="007B4319"/>
    <w:rsid w:val="007B503C"/>
    <w:rsid w:val="007B50AE"/>
    <w:rsid w:val="007B511B"/>
    <w:rsid w:val="007B51DF"/>
    <w:rsid w:val="007B5B53"/>
    <w:rsid w:val="007B5F41"/>
    <w:rsid w:val="007B61F1"/>
    <w:rsid w:val="007B69DC"/>
    <w:rsid w:val="007B7198"/>
    <w:rsid w:val="007C05DD"/>
    <w:rsid w:val="007C0B81"/>
    <w:rsid w:val="007C0EAF"/>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E5"/>
    <w:rsid w:val="007D068E"/>
    <w:rsid w:val="007D06AD"/>
    <w:rsid w:val="007D0838"/>
    <w:rsid w:val="007D106F"/>
    <w:rsid w:val="007D1A19"/>
    <w:rsid w:val="007D254F"/>
    <w:rsid w:val="007D3035"/>
    <w:rsid w:val="007D3102"/>
    <w:rsid w:val="007D318A"/>
    <w:rsid w:val="007D4683"/>
    <w:rsid w:val="007D4EE8"/>
    <w:rsid w:val="007D5901"/>
    <w:rsid w:val="007D607D"/>
    <w:rsid w:val="007D6887"/>
    <w:rsid w:val="007D6E99"/>
    <w:rsid w:val="007D7526"/>
    <w:rsid w:val="007D778D"/>
    <w:rsid w:val="007D7C6C"/>
    <w:rsid w:val="007D7CCC"/>
    <w:rsid w:val="007D7DCF"/>
    <w:rsid w:val="007E104A"/>
    <w:rsid w:val="007E14E2"/>
    <w:rsid w:val="007E178E"/>
    <w:rsid w:val="007E1C6B"/>
    <w:rsid w:val="007E1E32"/>
    <w:rsid w:val="007E2491"/>
    <w:rsid w:val="007E2733"/>
    <w:rsid w:val="007E27CA"/>
    <w:rsid w:val="007E2C66"/>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D52"/>
    <w:rsid w:val="00810100"/>
    <w:rsid w:val="00810438"/>
    <w:rsid w:val="00810869"/>
    <w:rsid w:val="008109CE"/>
    <w:rsid w:val="0081186D"/>
    <w:rsid w:val="00811CA0"/>
    <w:rsid w:val="00811F8A"/>
    <w:rsid w:val="00811FCB"/>
    <w:rsid w:val="00812283"/>
    <w:rsid w:val="0081260D"/>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815"/>
    <w:rsid w:val="00830FC5"/>
    <w:rsid w:val="00831A02"/>
    <w:rsid w:val="00831D11"/>
    <w:rsid w:val="008327B2"/>
    <w:rsid w:val="00833ED5"/>
    <w:rsid w:val="00834025"/>
    <w:rsid w:val="008349F9"/>
    <w:rsid w:val="0083588A"/>
    <w:rsid w:val="0083657B"/>
    <w:rsid w:val="008376AC"/>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E57"/>
    <w:rsid w:val="00862126"/>
    <w:rsid w:val="00862C1F"/>
    <w:rsid w:val="0086318D"/>
    <w:rsid w:val="008632BD"/>
    <w:rsid w:val="00864445"/>
    <w:rsid w:val="00864570"/>
    <w:rsid w:val="00865BAC"/>
    <w:rsid w:val="00865C41"/>
    <w:rsid w:val="00866B27"/>
    <w:rsid w:val="00866B94"/>
    <w:rsid w:val="00866DEA"/>
    <w:rsid w:val="0086700B"/>
    <w:rsid w:val="008677FD"/>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53C"/>
    <w:rsid w:val="00883593"/>
    <w:rsid w:val="00883F9A"/>
    <w:rsid w:val="0088442E"/>
    <w:rsid w:val="008853B3"/>
    <w:rsid w:val="00885A20"/>
    <w:rsid w:val="00885BD5"/>
    <w:rsid w:val="008861D4"/>
    <w:rsid w:val="00886485"/>
    <w:rsid w:val="00886B63"/>
    <w:rsid w:val="00886E34"/>
    <w:rsid w:val="00886FEE"/>
    <w:rsid w:val="00890B31"/>
    <w:rsid w:val="00890BC8"/>
    <w:rsid w:val="008929E7"/>
    <w:rsid w:val="00892F30"/>
    <w:rsid w:val="00893321"/>
    <w:rsid w:val="008946F4"/>
    <w:rsid w:val="00894A88"/>
    <w:rsid w:val="00895386"/>
    <w:rsid w:val="00895A0B"/>
    <w:rsid w:val="00895BFF"/>
    <w:rsid w:val="00895EAC"/>
    <w:rsid w:val="00897183"/>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71CC"/>
    <w:rsid w:val="008A77D8"/>
    <w:rsid w:val="008A79C0"/>
    <w:rsid w:val="008A7C37"/>
    <w:rsid w:val="008B0483"/>
    <w:rsid w:val="008B05B3"/>
    <w:rsid w:val="008B120C"/>
    <w:rsid w:val="008B2E4F"/>
    <w:rsid w:val="008B3590"/>
    <w:rsid w:val="008B3C4B"/>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A59"/>
    <w:rsid w:val="00906939"/>
    <w:rsid w:val="00907502"/>
    <w:rsid w:val="009075B7"/>
    <w:rsid w:val="00907D0C"/>
    <w:rsid w:val="00910245"/>
    <w:rsid w:val="00910A74"/>
    <w:rsid w:val="00910B7D"/>
    <w:rsid w:val="009118A7"/>
    <w:rsid w:val="00911DFB"/>
    <w:rsid w:val="0091271D"/>
    <w:rsid w:val="00912741"/>
    <w:rsid w:val="00912757"/>
    <w:rsid w:val="009133EC"/>
    <w:rsid w:val="009139D9"/>
    <w:rsid w:val="009149A1"/>
    <w:rsid w:val="00914AD8"/>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344E"/>
    <w:rsid w:val="00953920"/>
    <w:rsid w:val="00953D47"/>
    <w:rsid w:val="00954BF2"/>
    <w:rsid w:val="0095564F"/>
    <w:rsid w:val="00955767"/>
    <w:rsid w:val="00956818"/>
    <w:rsid w:val="0095681E"/>
    <w:rsid w:val="009568C3"/>
    <w:rsid w:val="00956CB9"/>
    <w:rsid w:val="009571A3"/>
    <w:rsid w:val="009572D4"/>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A091F"/>
    <w:rsid w:val="009A0DDD"/>
    <w:rsid w:val="009A0F55"/>
    <w:rsid w:val="009A0FBA"/>
    <w:rsid w:val="009A11A5"/>
    <w:rsid w:val="009A1601"/>
    <w:rsid w:val="009A1785"/>
    <w:rsid w:val="009A24C7"/>
    <w:rsid w:val="009A3F2C"/>
    <w:rsid w:val="009A408C"/>
    <w:rsid w:val="009A462D"/>
    <w:rsid w:val="009A4B05"/>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CB3"/>
    <w:rsid w:val="009C2317"/>
    <w:rsid w:val="009C28E2"/>
    <w:rsid w:val="009C30E8"/>
    <w:rsid w:val="009C403E"/>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EB8"/>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75FB"/>
    <w:rsid w:val="00A1039D"/>
    <w:rsid w:val="00A109A1"/>
    <w:rsid w:val="00A10AAD"/>
    <w:rsid w:val="00A10B86"/>
    <w:rsid w:val="00A10E0F"/>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2005"/>
    <w:rsid w:val="00A228BD"/>
    <w:rsid w:val="00A229FA"/>
    <w:rsid w:val="00A2339A"/>
    <w:rsid w:val="00A2351A"/>
    <w:rsid w:val="00A23BF3"/>
    <w:rsid w:val="00A23C94"/>
    <w:rsid w:val="00A24346"/>
    <w:rsid w:val="00A25A1B"/>
    <w:rsid w:val="00A25F72"/>
    <w:rsid w:val="00A26425"/>
    <w:rsid w:val="00A264A9"/>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40D0"/>
    <w:rsid w:val="00A44EBB"/>
    <w:rsid w:val="00A45B74"/>
    <w:rsid w:val="00A46150"/>
    <w:rsid w:val="00A4775C"/>
    <w:rsid w:val="00A47976"/>
    <w:rsid w:val="00A5071C"/>
    <w:rsid w:val="00A50AC1"/>
    <w:rsid w:val="00A50C42"/>
    <w:rsid w:val="00A50C86"/>
    <w:rsid w:val="00A511F1"/>
    <w:rsid w:val="00A52AA6"/>
    <w:rsid w:val="00A52ADC"/>
    <w:rsid w:val="00A52E1D"/>
    <w:rsid w:val="00A54524"/>
    <w:rsid w:val="00A545CF"/>
    <w:rsid w:val="00A551E3"/>
    <w:rsid w:val="00A5546C"/>
    <w:rsid w:val="00A55477"/>
    <w:rsid w:val="00A55833"/>
    <w:rsid w:val="00A55BE6"/>
    <w:rsid w:val="00A565EE"/>
    <w:rsid w:val="00A5681C"/>
    <w:rsid w:val="00A56825"/>
    <w:rsid w:val="00A56B04"/>
    <w:rsid w:val="00A56CE2"/>
    <w:rsid w:val="00A60A02"/>
    <w:rsid w:val="00A60A17"/>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61D4"/>
    <w:rsid w:val="00A76593"/>
    <w:rsid w:val="00A7730D"/>
    <w:rsid w:val="00A77EC4"/>
    <w:rsid w:val="00A802BA"/>
    <w:rsid w:val="00A805DD"/>
    <w:rsid w:val="00A80813"/>
    <w:rsid w:val="00A81F3B"/>
    <w:rsid w:val="00A82158"/>
    <w:rsid w:val="00A838B0"/>
    <w:rsid w:val="00A83D48"/>
    <w:rsid w:val="00A8426C"/>
    <w:rsid w:val="00A84890"/>
    <w:rsid w:val="00A84D6B"/>
    <w:rsid w:val="00A8555A"/>
    <w:rsid w:val="00A85AD2"/>
    <w:rsid w:val="00A85D99"/>
    <w:rsid w:val="00A8611D"/>
    <w:rsid w:val="00A865AF"/>
    <w:rsid w:val="00A86750"/>
    <w:rsid w:val="00A87490"/>
    <w:rsid w:val="00A87E69"/>
    <w:rsid w:val="00A91428"/>
    <w:rsid w:val="00A91F4A"/>
    <w:rsid w:val="00A92879"/>
    <w:rsid w:val="00A92B44"/>
    <w:rsid w:val="00A92BEC"/>
    <w:rsid w:val="00A93EA4"/>
    <w:rsid w:val="00A9407D"/>
    <w:rsid w:val="00A9442A"/>
    <w:rsid w:val="00A94476"/>
    <w:rsid w:val="00A94CA8"/>
    <w:rsid w:val="00A95961"/>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E76"/>
    <w:rsid w:val="00AA73BE"/>
    <w:rsid w:val="00AA7F19"/>
    <w:rsid w:val="00AB0BC8"/>
    <w:rsid w:val="00AB0C4D"/>
    <w:rsid w:val="00AB11CA"/>
    <w:rsid w:val="00AB14B3"/>
    <w:rsid w:val="00AB14D9"/>
    <w:rsid w:val="00AB1888"/>
    <w:rsid w:val="00AB1E56"/>
    <w:rsid w:val="00AB3280"/>
    <w:rsid w:val="00AB45C6"/>
    <w:rsid w:val="00AB4AB8"/>
    <w:rsid w:val="00AB4E48"/>
    <w:rsid w:val="00AB5AFA"/>
    <w:rsid w:val="00AB655E"/>
    <w:rsid w:val="00AB68F8"/>
    <w:rsid w:val="00AB6AF7"/>
    <w:rsid w:val="00AB6BEF"/>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6EF"/>
    <w:rsid w:val="00AC6DE7"/>
    <w:rsid w:val="00AC717E"/>
    <w:rsid w:val="00AC75DF"/>
    <w:rsid w:val="00AC7F4A"/>
    <w:rsid w:val="00AD0008"/>
    <w:rsid w:val="00AD0642"/>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E0"/>
    <w:rsid w:val="00AE4807"/>
    <w:rsid w:val="00AE4D09"/>
    <w:rsid w:val="00AE4DBA"/>
    <w:rsid w:val="00AE4E99"/>
    <w:rsid w:val="00AE4F07"/>
    <w:rsid w:val="00AE5101"/>
    <w:rsid w:val="00AE63AB"/>
    <w:rsid w:val="00AE759C"/>
    <w:rsid w:val="00AE770A"/>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57F9"/>
    <w:rsid w:val="00B1581B"/>
    <w:rsid w:val="00B162E2"/>
    <w:rsid w:val="00B162FE"/>
    <w:rsid w:val="00B16375"/>
    <w:rsid w:val="00B169BB"/>
    <w:rsid w:val="00B16CC7"/>
    <w:rsid w:val="00B16F88"/>
    <w:rsid w:val="00B17728"/>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68A"/>
    <w:rsid w:val="00B248B0"/>
    <w:rsid w:val="00B24C99"/>
    <w:rsid w:val="00B24CDE"/>
    <w:rsid w:val="00B26318"/>
    <w:rsid w:val="00B2763F"/>
    <w:rsid w:val="00B27A16"/>
    <w:rsid w:val="00B27AAC"/>
    <w:rsid w:val="00B30103"/>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E4C"/>
    <w:rsid w:val="00B6405D"/>
    <w:rsid w:val="00B64745"/>
    <w:rsid w:val="00B64EBC"/>
    <w:rsid w:val="00B652D2"/>
    <w:rsid w:val="00B653F2"/>
    <w:rsid w:val="00B65D51"/>
    <w:rsid w:val="00B66359"/>
    <w:rsid w:val="00B664C7"/>
    <w:rsid w:val="00B67F50"/>
    <w:rsid w:val="00B7062D"/>
    <w:rsid w:val="00B70B53"/>
    <w:rsid w:val="00B72C6A"/>
    <w:rsid w:val="00B730C1"/>
    <w:rsid w:val="00B7321D"/>
    <w:rsid w:val="00B732C4"/>
    <w:rsid w:val="00B73748"/>
    <w:rsid w:val="00B738C2"/>
    <w:rsid w:val="00B739F6"/>
    <w:rsid w:val="00B74144"/>
    <w:rsid w:val="00B763C2"/>
    <w:rsid w:val="00B76C86"/>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A00BF"/>
    <w:rsid w:val="00BA0822"/>
    <w:rsid w:val="00BA0D0E"/>
    <w:rsid w:val="00BA0FFD"/>
    <w:rsid w:val="00BA131A"/>
    <w:rsid w:val="00BA17E3"/>
    <w:rsid w:val="00BA202E"/>
    <w:rsid w:val="00BA2280"/>
    <w:rsid w:val="00BA2789"/>
    <w:rsid w:val="00BA2A08"/>
    <w:rsid w:val="00BA2C9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65D"/>
    <w:rsid w:val="00BC6B09"/>
    <w:rsid w:val="00BC6C1A"/>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F1A"/>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76D"/>
    <w:rsid w:val="00BF4CAF"/>
    <w:rsid w:val="00BF555F"/>
    <w:rsid w:val="00BF5CBF"/>
    <w:rsid w:val="00BF5D8E"/>
    <w:rsid w:val="00BF5DAB"/>
    <w:rsid w:val="00BF6594"/>
    <w:rsid w:val="00BF69FD"/>
    <w:rsid w:val="00BF6D4F"/>
    <w:rsid w:val="00BF6F3D"/>
    <w:rsid w:val="00BF7073"/>
    <w:rsid w:val="00BF74C7"/>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7377"/>
    <w:rsid w:val="00C07477"/>
    <w:rsid w:val="00C0749A"/>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C45"/>
    <w:rsid w:val="00C30119"/>
    <w:rsid w:val="00C3028A"/>
    <w:rsid w:val="00C30455"/>
    <w:rsid w:val="00C30694"/>
    <w:rsid w:val="00C31550"/>
    <w:rsid w:val="00C31665"/>
    <w:rsid w:val="00C3180E"/>
    <w:rsid w:val="00C329B6"/>
    <w:rsid w:val="00C3354C"/>
    <w:rsid w:val="00C3419C"/>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C4E"/>
    <w:rsid w:val="00C41C50"/>
    <w:rsid w:val="00C42038"/>
    <w:rsid w:val="00C43E8F"/>
    <w:rsid w:val="00C44384"/>
    <w:rsid w:val="00C452C8"/>
    <w:rsid w:val="00C45865"/>
    <w:rsid w:val="00C4620E"/>
    <w:rsid w:val="00C4681B"/>
    <w:rsid w:val="00C46DA4"/>
    <w:rsid w:val="00C501E8"/>
    <w:rsid w:val="00C50624"/>
    <w:rsid w:val="00C51145"/>
    <w:rsid w:val="00C516E0"/>
    <w:rsid w:val="00C51E42"/>
    <w:rsid w:val="00C52E45"/>
    <w:rsid w:val="00C52FB3"/>
    <w:rsid w:val="00C541BE"/>
    <w:rsid w:val="00C54696"/>
    <w:rsid w:val="00C54995"/>
    <w:rsid w:val="00C54D41"/>
    <w:rsid w:val="00C5511E"/>
    <w:rsid w:val="00C554C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CDD"/>
    <w:rsid w:val="00C9027A"/>
    <w:rsid w:val="00C9068E"/>
    <w:rsid w:val="00C9135C"/>
    <w:rsid w:val="00C918C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5061"/>
    <w:rsid w:val="00CA50C4"/>
    <w:rsid w:val="00CA56A3"/>
    <w:rsid w:val="00CA618F"/>
    <w:rsid w:val="00CA691B"/>
    <w:rsid w:val="00CA7643"/>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8A6"/>
    <w:rsid w:val="00CC3EA0"/>
    <w:rsid w:val="00CC41CC"/>
    <w:rsid w:val="00CC426A"/>
    <w:rsid w:val="00CC517F"/>
    <w:rsid w:val="00CC692E"/>
    <w:rsid w:val="00CC7B45"/>
    <w:rsid w:val="00CD0082"/>
    <w:rsid w:val="00CD06B7"/>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B87"/>
    <w:rsid w:val="00CE0404"/>
    <w:rsid w:val="00CE0424"/>
    <w:rsid w:val="00CE05CF"/>
    <w:rsid w:val="00CE078F"/>
    <w:rsid w:val="00CE18B8"/>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561"/>
    <w:rsid w:val="00CE756C"/>
    <w:rsid w:val="00CE7832"/>
    <w:rsid w:val="00CE7F71"/>
    <w:rsid w:val="00CF03B3"/>
    <w:rsid w:val="00CF1354"/>
    <w:rsid w:val="00CF2DF6"/>
    <w:rsid w:val="00CF3397"/>
    <w:rsid w:val="00CF3B1F"/>
    <w:rsid w:val="00CF3BF6"/>
    <w:rsid w:val="00CF3DC4"/>
    <w:rsid w:val="00CF4C40"/>
    <w:rsid w:val="00CF508A"/>
    <w:rsid w:val="00CF625B"/>
    <w:rsid w:val="00CF687E"/>
    <w:rsid w:val="00CF71E7"/>
    <w:rsid w:val="00CF72CE"/>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F7"/>
    <w:rsid w:val="00D2232E"/>
    <w:rsid w:val="00D22540"/>
    <w:rsid w:val="00D22DE4"/>
    <w:rsid w:val="00D22FF5"/>
    <w:rsid w:val="00D232EA"/>
    <w:rsid w:val="00D239A7"/>
    <w:rsid w:val="00D23BDE"/>
    <w:rsid w:val="00D23E24"/>
    <w:rsid w:val="00D23F47"/>
    <w:rsid w:val="00D25216"/>
    <w:rsid w:val="00D25DA8"/>
    <w:rsid w:val="00D27185"/>
    <w:rsid w:val="00D31093"/>
    <w:rsid w:val="00D314C5"/>
    <w:rsid w:val="00D3346B"/>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89"/>
    <w:rsid w:val="00D440F8"/>
    <w:rsid w:val="00D4507B"/>
    <w:rsid w:val="00D45D57"/>
    <w:rsid w:val="00D4760B"/>
    <w:rsid w:val="00D47904"/>
    <w:rsid w:val="00D47E17"/>
    <w:rsid w:val="00D5028F"/>
    <w:rsid w:val="00D50409"/>
    <w:rsid w:val="00D50EFF"/>
    <w:rsid w:val="00D5141A"/>
    <w:rsid w:val="00D51DB6"/>
    <w:rsid w:val="00D52C89"/>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6155"/>
    <w:rsid w:val="00D70821"/>
    <w:rsid w:val="00D708B0"/>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2092"/>
    <w:rsid w:val="00D821CE"/>
    <w:rsid w:val="00D823C6"/>
    <w:rsid w:val="00D8245A"/>
    <w:rsid w:val="00D82DE9"/>
    <w:rsid w:val="00D83031"/>
    <w:rsid w:val="00D8441C"/>
    <w:rsid w:val="00D8525E"/>
    <w:rsid w:val="00D854BE"/>
    <w:rsid w:val="00D8560D"/>
    <w:rsid w:val="00D85B73"/>
    <w:rsid w:val="00D85BD2"/>
    <w:rsid w:val="00D86031"/>
    <w:rsid w:val="00D86353"/>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D07C1"/>
    <w:rsid w:val="00DD184D"/>
    <w:rsid w:val="00DD1BCC"/>
    <w:rsid w:val="00DD1EC6"/>
    <w:rsid w:val="00DD1FEB"/>
    <w:rsid w:val="00DD3347"/>
    <w:rsid w:val="00DD3BA8"/>
    <w:rsid w:val="00DD3E7F"/>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6C09"/>
    <w:rsid w:val="00DF7192"/>
    <w:rsid w:val="00DF748D"/>
    <w:rsid w:val="00E00536"/>
    <w:rsid w:val="00E00693"/>
    <w:rsid w:val="00E00C9F"/>
    <w:rsid w:val="00E0217A"/>
    <w:rsid w:val="00E02CCA"/>
    <w:rsid w:val="00E02DD1"/>
    <w:rsid w:val="00E032E4"/>
    <w:rsid w:val="00E037C3"/>
    <w:rsid w:val="00E0393B"/>
    <w:rsid w:val="00E04500"/>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84"/>
    <w:rsid w:val="00E22CE4"/>
    <w:rsid w:val="00E23115"/>
    <w:rsid w:val="00E2386F"/>
    <w:rsid w:val="00E238BB"/>
    <w:rsid w:val="00E24766"/>
    <w:rsid w:val="00E24900"/>
    <w:rsid w:val="00E25748"/>
    <w:rsid w:val="00E26CF2"/>
    <w:rsid w:val="00E27374"/>
    <w:rsid w:val="00E27666"/>
    <w:rsid w:val="00E27E3C"/>
    <w:rsid w:val="00E27ED4"/>
    <w:rsid w:val="00E30442"/>
    <w:rsid w:val="00E3057E"/>
    <w:rsid w:val="00E305B6"/>
    <w:rsid w:val="00E30B5A"/>
    <w:rsid w:val="00E3123D"/>
    <w:rsid w:val="00E31461"/>
    <w:rsid w:val="00E31D43"/>
    <w:rsid w:val="00E32608"/>
    <w:rsid w:val="00E32C22"/>
    <w:rsid w:val="00E32E8C"/>
    <w:rsid w:val="00E33094"/>
    <w:rsid w:val="00E3332C"/>
    <w:rsid w:val="00E34188"/>
    <w:rsid w:val="00E34466"/>
    <w:rsid w:val="00E34B6E"/>
    <w:rsid w:val="00E34EF9"/>
    <w:rsid w:val="00E35173"/>
    <w:rsid w:val="00E35559"/>
    <w:rsid w:val="00E3581C"/>
    <w:rsid w:val="00E35C78"/>
    <w:rsid w:val="00E35F21"/>
    <w:rsid w:val="00E36BCB"/>
    <w:rsid w:val="00E3723A"/>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AA0"/>
    <w:rsid w:val="00E56C21"/>
    <w:rsid w:val="00E56D13"/>
    <w:rsid w:val="00E57565"/>
    <w:rsid w:val="00E57790"/>
    <w:rsid w:val="00E6033F"/>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F2E"/>
    <w:rsid w:val="00E964FE"/>
    <w:rsid w:val="00E96B19"/>
    <w:rsid w:val="00E9785D"/>
    <w:rsid w:val="00E97D09"/>
    <w:rsid w:val="00EA16D2"/>
    <w:rsid w:val="00EA268C"/>
    <w:rsid w:val="00EA2C08"/>
    <w:rsid w:val="00EA2C90"/>
    <w:rsid w:val="00EA2F39"/>
    <w:rsid w:val="00EA34BA"/>
    <w:rsid w:val="00EA3C58"/>
    <w:rsid w:val="00EA3D6B"/>
    <w:rsid w:val="00EA40D9"/>
    <w:rsid w:val="00EA433A"/>
    <w:rsid w:val="00EA4695"/>
    <w:rsid w:val="00EA477F"/>
    <w:rsid w:val="00EA4F92"/>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9F1"/>
    <w:rsid w:val="00EB7A69"/>
    <w:rsid w:val="00EC08EA"/>
    <w:rsid w:val="00EC0A21"/>
    <w:rsid w:val="00EC17D1"/>
    <w:rsid w:val="00EC27C6"/>
    <w:rsid w:val="00EC29AF"/>
    <w:rsid w:val="00EC2D08"/>
    <w:rsid w:val="00EC3044"/>
    <w:rsid w:val="00EC3A20"/>
    <w:rsid w:val="00EC3D12"/>
    <w:rsid w:val="00EC4207"/>
    <w:rsid w:val="00EC4610"/>
    <w:rsid w:val="00EC4AD4"/>
    <w:rsid w:val="00EC4C3C"/>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28B7"/>
    <w:rsid w:val="00F22F71"/>
    <w:rsid w:val="00F2376F"/>
    <w:rsid w:val="00F243D8"/>
    <w:rsid w:val="00F250F8"/>
    <w:rsid w:val="00F255A0"/>
    <w:rsid w:val="00F26B33"/>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34EA"/>
    <w:rsid w:val="00F3354D"/>
    <w:rsid w:val="00F33853"/>
    <w:rsid w:val="00F34498"/>
    <w:rsid w:val="00F34BDC"/>
    <w:rsid w:val="00F36473"/>
    <w:rsid w:val="00F364DC"/>
    <w:rsid w:val="00F36A10"/>
    <w:rsid w:val="00F37279"/>
    <w:rsid w:val="00F4040C"/>
    <w:rsid w:val="00F40962"/>
    <w:rsid w:val="00F40998"/>
    <w:rsid w:val="00F40AE2"/>
    <w:rsid w:val="00F40F0C"/>
    <w:rsid w:val="00F40FA1"/>
    <w:rsid w:val="00F4103D"/>
    <w:rsid w:val="00F41FB4"/>
    <w:rsid w:val="00F4214A"/>
    <w:rsid w:val="00F424F1"/>
    <w:rsid w:val="00F425BB"/>
    <w:rsid w:val="00F43092"/>
    <w:rsid w:val="00F43AB5"/>
    <w:rsid w:val="00F4457F"/>
    <w:rsid w:val="00F455EA"/>
    <w:rsid w:val="00F4766C"/>
    <w:rsid w:val="00F47A2B"/>
    <w:rsid w:val="00F5060E"/>
    <w:rsid w:val="00F507D1"/>
    <w:rsid w:val="00F519CE"/>
    <w:rsid w:val="00F51ADA"/>
    <w:rsid w:val="00F51BBB"/>
    <w:rsid w:val="00F51BDE"/>
    <w:rsid w:val="00F53659"/>
    <w:rsid w:val="00F53CED"/>
    <w:rsid w:val="00F53E6B"/>
    <w:rsid w:val="00F54231"/>
    <w:rsid w:val="00F54328"/>
    <w:rsid w:val="00F54387"/>
    <w:rsid w:val="00F54686"/>
    <w:rsid w:val="00F54984"/>
    <w:rsid w:val="00F55434"/>
    <w:rsid w:val="00F55B1D"/>
    <w:rsid w:val="00F55DFE"/>
    <w:rsid w:val="00F56007"/>
    <w:rsid w:val="00F561DA"/>
    <w:rsid w:val="00F5740C"/>
    <w:rsid w:val="00F607C5"/>
    <w:rsid w:val="00F60DEA"/>
    <w:rsid w:val="00F61833"/>
    <w:rsid w:val="00F61C2C"/>
    <w:rsid w:val="00F6302A"/>
    <w:rsid w:val="00F634BA"/>
    <w:rsid w:val="00F638CA"/>
    <w:rsid w:val="00F63A8B"/>
    <w:rsid w:val="00F63C58"/>
    <w:rsid w:val="00F63EE5"/>
    <w:rsid w:val="00F648EB"/>
    <w:rsid w:val="00F64C2B"/>
    <w:rsid w:val="00F651BE"/>
    <w:rsid w:val="00F65353"/>
    <w:rsid w:val="00F65D35"/>
    <w:rsid w:val="00F6626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6EFA"/>
    <w:rsid w:val="00F770F6"/>
    <w:rsid w:val="00F771E9"/>
    <w:rsid w:val="00F771FB"/>
    <w:rsid w:val="00F77ED4"/>
    <w:rsid w:val="00F804BE"/>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2782"/>
    <w:rsid w:val="00F92B6D"/>
    <w:rsid w:val="00F92D8F"/>
    <w:rsid w:val="00F933A1"/>
    <w:rsid w:val="00F93543"/>
    <w:rsid w:val="00F93AA9"/>
    <w:rsid w:val="00F93E15"/>
    <w:rsid w:val="00F9442E"/>
    <w:rsid w:val="00F94B7F"/>
    <w:rsid w:val="00F95078"/>
    <w:rsid w:val="00F9519D"/>
    <w:rsid w:val="00F95765"/>
    <w:rsid w:val="00F967BB"/>
    <w:rsid w:val="00F968B3"/>
    <w:rsid w:val="00F96985"/>
    <w:rsid w:val="00F97285"/>
    <w:rsid w:val="00F97758"/>
    <w:rsid w:val="00F97838"/>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713"/>
    <w:rsid w:val="00FA6993"/>
    <w:rsid w:val="00FA6C87"/>
    <w:rsid w:val="00FA6D5D"/>
    <w:rsid w:val="00FA7C63"/>
    <w:rsid w:val="00FB021A"/>
    <w:rsid w:val="00FB108F"/>
    <w:rsid w:val="00FB2477"/>
    <w:rsid w:val="00FB297C"/>
    <w:rsid w:val="00FB2A10"/>
    <w:rsid w:val="00FB2FBC"/>
    <w:rsid w:val="00FB31E5"/>
    <w:rsid w:val="00FB4998"/>
    <w:rsid w:val="00FB4C80"/>
    <w:rsid w:val="00FB6318"/>
    <w:rsid w:val="00FB66BB"/>
    <w:rsid w:val="00FB67B1"/>
    <w:rsid w:val="00FB6A6A"/>
    <w:rsid w:val="00FC0A3E"/>
    <w:rsid w:val="00FC2861"/>
    <w:rsid w:val="00FC2D16"/>
    <w:rsid w:val="00FC2D6A"/>
    <w:rsid w:val="00FC3390"/>
    <w:rsid w:val="00FC3FF9"/>
    <w:rsid w:val="00FC5D7A"/>
    <w:rsid w:val="00FC63F1"/>
    <w:rsid w:val="00FC6AB5"/>
    <w:rsid w:val="00FC6C8C"/>
    <w:rsid w:val="00FC7429"/>
    <w:rsid w:val="00FD0662"/>
    <w:rsid w:val="00FD073A"/>
    <w:rsid w:val="00FD07F6"/>
    <w:rsid w:val="00FD0CDD"/>
    <w:rsid w:val="00FD1021"/>
    <w:rsid w:val="00FD1379"/>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1D50"/>
    <w:rsid w:val="00FE2365"/>
    <w:rsid w:val="00FE2462"/>
    <w:rsid w:val="00FE2979"/>
    <w:rsid w:val="00FE37D7"/>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F38EC-B9A4-4DC5-A0AB-B2B2D4A4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1672</TotalTime>
  <Pages>4</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23</cp:revision>
  <cp:lastPrinted>2022-09-28T10:04:00Z</cp:lastPrinted>
  <dcterms:created xsi:type="dcterms:W3CDTF">2024-04-03T01:16:00Z</dcterms:created>
  <dcterms:modified xsi:type="dcterms:W3CDTF">2024-05-10T06:28:00Z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